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3D4B0B" w:rsidR="001E41F3" w:rsidRPr="0063075C" w:rsidRDefault="001E41F3">
      <w:pPr>
        <w:pStyle w:val="CRCoverPage"/>
        <w:tabs>
          <w:tab w:val="right" w:pos="9639"/>
        </w:tabs>
        <w:spacing w:after="0"/>
        <w:rPr>
          <w:b/>
          <w:i/>
          <w:noProof/>
          <w:sz w:val="24"/>
          <w:szCs w:val="24"/>
        </w:rPr>
      </w:pPr>
      <w:r w:rsidRPr="0063075C">
        <w:rPr>
          <w:b/>
          <w:noProof/>
          <w:sz w:val="24"/>
          <w:szCs w:val="24"/>
        </w:rPr>
        <w:t>3GPP TSG-</w:t>
      </w:r>
      <w:r w:rsidR="0063075C" w:rsidRPr="0063075C">
        <w:rPr>
          <w:b/>
          <w:sz w:val="24"/>
          <w:szCs w:val="24"/>
        </w:rPr>
        <w:t>WG2</w:t>
      </w:r>
      <w:r w:rsidR="00C66BA2" w:rsidRPr="0063075C">
        <w:rPr>
          <w:b/>
          <w:noProof/>
          <w:sz w:val="24"/>
          <w:szCs w:val="24"/>
        </w:rPr>
        <w:t xml:space="preserve"> </w:t>
      </w:r>
      <w:r w:rsidRPr="0063075C">
        <w:rPr>
          <w:b/>
          <w:noProof/>
          <w:sz w:val="24"/>
          <w:szCs w:val="24"/>
        </w:rPr>
        <w:t>Meeting #</w:t>
      </w:r>
      <w:r w:rsidR="0063075C" w:rsidRPr="0063075C">
        <w:rPr>
          <w:b/>
          <w:sz w:val="24"/>
          <w:szCs w:val="24"/>
        </w:rPr>
        <w:t>115-e</w:t>
      </w:r>
      <w:r w:rsidRPr="0063075C">
        <w:rPr>
          <w:b/>
          <w:i/>
          <w:noProof/>
          <w:sz w:val="24"/>
          <w:szCs w:val="24"/>
        </w:rPr>
        <w:tab/>
      </w:r>
      <w:r w:rsidR="008F3789" w:rsidRPr="0063075C">
        <w:rPr>
          <w:sz w:val="24"/>
          <w:szCs w:val="24"/>
        </w:rPr>
        <w:fldChar w:fldCharType="begin"/>
      </w:r>
      <w:r w:rsidR="008F3789" w:rsidRPr="0063075C">
        <w:rPr>
          <w:sz w:val="24"/>
          <w:szCs w:val="24"/>
        </w:rPr>
        <w:instrText xml:space="preserve"> DOCPROPERTY  Tdoc#  \* MERGEFORMAT </w:instrText>
      </w:r>
      <w:r w:rsidR="008F3789" w:rsidRPr="0063075C">
        <w:rPr>
          <w:sz w:val="24"/>
          <w:szCs w:val="24"/>
        </w:rPr>
        <w:fldChar w:fldCharType="separate"/>
      </w:r>
      <w:r w:rsidR="0063075C" w:rsidRPr="0063075C">
        <w:rPr>
          <w:b/>
          <w:i/>
          <w:noProof/>
          <w:sz w:val="24"/>
          <w:szCs w:val="24"/>
        </w:rPr>
        <w:t>R2-21</w:t>
      </w:r>
      <w:r w:rsidR="003E6B75">
        <w:rPr>
          <w:b/>
          <w:i/>
          <w:noProof/>
          <w:sz w:val="24"/>
          <w:szCs w:val="24"/>
        </w:rPr>
        <w:t>07454</w:t>
      </w:r>
      <w:r w:rsidR="008F3789" w:rsidRPr="0063075C">
        <w:rPr>
          <w:b/>
          <w:i/>
          <w:noProof/>
          <w:sz w:val="24"/>
          <w:szCs w:val="24"/>
        </w:rPr>
        <w:fldChar w:fldCharType="end"/>
      </w:r>
    </w:p>
    <w:p w14:paraId="7CB45193" w14:textId="0916A6F0" w:rsidR="001E41F3" w:rsidRPr="0063075C" w:rsidRDefault="0063075C" w:rsidP="005E2C44">
      <w:pPr>
        <w:pStyle w:val="CRCoverPage"/>
        <w:outlineLvl w:val="0"/>
        <w:rPr>
          <w:b/>
          <w:noProof/>
          <w:sz w:val="24"/>
          <w:szCs w:val="24"/>
        </w:rPr>
      </w:pPr>
      <w:r w:rsidRPr="0063075C">
        <w:rPr>
          <w:b/>
          <w:sz w:val="24"/>
          <w:szCs w:val="24"/>
        </w:rPr>
        <w:t>Online</w:t>
      </w:r>
      <w:r w:rsidR="001E41F3" w:rsidRPr="0063075C">
        <w:rPr>
          <w:b/>
          <w:noProof/>
          <w:sz w:val="24"/>
          <w:szCs w:val="24"/>
        </w:rPr>
        <w:t xml:space="preserve">, </w:t>
      </w:r>
      <w:r w:rsidRPr="0063075C">
        <w:rPr>
          <w:b/>
          <w:noProof/>
          <w:sz w:val="24"/>
          <w:szCs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D7A6" w:rsidR="001E41F3" w:rsidRPr="0063075C" w:rsidRDefault="0063075C" w:rsidP="00E13F3D">
            <w:pPr>
              <w:pStyle w:val="CRCoverPage"/>
              <w:spacing w:after="0"/>
              <w:jc w:val="right"/>
              <w:rPr>
                <w:b/>
                <w:noProof/>
                <w:sz w:val="28"/>
              </w:rPr>
            </w:pPr>
            <w:r w:rsidRPr="0063075C">
              <w:rPr>
                <w:b/>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333EA" w:rsidR="001E41F3" w:rsidRPr="003E6B75" w:rsidRDefault="003E6B75" w:rsidP="003E6B75">
            <w:pPr>
              <w:pStyle w:val="CRCoverPage"/>
              <w:spacing w:after="0"/>
              <w:jc w:val="center"/>
              <w:rPr>
                <w:b/>
                <w:noProof/>
                <w:sz w:val="28"/>
                <w:szCs w:val="28"/>
              </w:rPr>
            </w:pPr>
            <w:r w:rsidRPr="003E6B75">
              <w:rPr>
                <w:b/>
                <w:noProof/>
                <w:sz w:val="28"/>
                <w:szCs w:val="28"/>
              </w:rPr>
              <w:t>469</w:t>
            </w:r>
            <w:r>
              <w:rPr>
                <w:b/>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774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00C87" w:rsidR="001E41F3" w:rsidRPr="0063075C" w:rsidRDefault="0063075C">
            <w:pPr>
              <w:pStyle w:val="CRCoverPage"/>
              <w:spacing w:after="0"/>
              <w:jc w:val="center"/>
              <w:rPr>
                <w:b/>
                <w:noProof/>
                <w:sz w:val="28"/>
              </w:rPr>
            </w:pPr>
            <w:r w:rsidRPr="0063075C">
              <w:rPr>
                <w:b/>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8DB8D" w:rsidR="00F25D98" w:rsidRDefault="001C50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9B5DA0" w:rsidR="00F25D98" w:rsidRDefault="001C50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EB496" w:rsidR="001E41F3" w:rsidRDefault="0063075C">
            <w:pPr>
              <w:pStyle w:val="CRCoverPage"/>
              <w:spacing w:after="0"/>
              <w:ind w:left="100"/>
              <w:rPr>
                <w:noProof/>
              </w:rPr>
            </w:pPr>
            <w:r>
              <w:t>Introduction of an indication of RRC_INACTIVE support in SIB1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AFAD3" w:rsidR="001E41F3" w:rsidRDefault="0063075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D9CB6" w:rsidR="001E41F3" w:rsidRDefault="0063075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C54CA" w:rsidR="001E41F3" w:rsidRDefault="0063075C">
            <w:pPr>
              <w:pStyle w:val="CRCoverPage"/>
              <w:spacing w:after="0"/>
              <w:ind w:left="100"/>
              <w:rPr>
                <w:noProof/>
              </w:rPr>
            </w:pPr>
            <w:r w:rsidRPr="00DE7886">
              <w:rPr>
                <w:noProof/>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06C54" w:rsidR="001E41F3" w:rsidRDefault="0063075C">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763BB" w:rsidR="001E41F3" w:rsidRDefault="006307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233FA" w:rsidR="001E41F3" w:rsidRDefault="0063075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4839" w14:textId="35CA3EDD" w:rsidR="001E41F3" w:rsidRDefault="0063075C">
            <w:pPr>
              <w:pStyle w:val="CRCoverPage"/>
              <w:spacing w:after="0"/>
              <w:ind w:left="100"/>
              <w:rPr>
                <w:noProof/>
              </w:rPr>
            </w:pPr>
            <w:r>
              <w:rPr>
                <w:noProof/>
              </w:rPr>
              <w:t>At RAN2#107bis, it was agreed:</w:t>
            </w:r>
          </w:p>
          <w:p w14:paraId="1297BE34" w14:textId="77777777" w:rsidR="0063075C" w:rsidRPr="000B63FE" w:rsidRDefault="0063075C" w:rsidP="0063075C">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Pr="000B63FE">
              <w:rPr>
                <w:b w:val="0"/>
                <w:lang w:val="en-US"/>
              </w:rPr>
              <w:t>.</w:t>
            </w:r>
          </w:p>
          <w:p w14:paraId="62689A2B" w14:textId="45EC6E20" w:rsidR="0063075C" w:rsidRDefault="0063075C" w:rsidP="0063075C">
            <w:pPr>
              <w:pStyle w:val="Agreement"/>
              <w:spacing w:after="120"/>
              <w:ind w:left="641" w:hanging="357"/>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UE enters RRC_IDLE, i.e. not suspended state</w:t>
            </w:r>
            <w:r w:rsidRPr="000B63FE">
              <w:rPr>
                <w:b w:val="0"/>
                <w:lang w:val="en-US"/>
              </w:rPr>
              <w:t>.</w:t>
            </w:r>
          </w:p>
          <w:p w14:paraId="2ADA6C71" w14:textId="2FBA9061" w:rsidR="0063075C" w:rsidRDefault="0063075C" w:rsidP="0063075C">
            <w:pPr>
              <w:pStyle w:val="CRCoverPage"/>
              <w:spacing w:after="0"/>
              <w:ind w:left="100"/>
              <w:rPr>
                <w:lang w:val="en-US" w:eastAsia="en-GB"/>
              </w:rPr>
            </w:pPr>
            <w:r>
              <w:rPr>
                <w:lang w:val="en-US" w:eastAsia="en-GB"/>
              </w:rPr>
              <w:t xml:space="preserve">However, there is no parameter in SIB2-BR (or SIB1-BR) that implicitly indicates that the </w:t>
            </w:r>
            <w:r w:rsidR="001C50C2">
              <w:rPr>
                <w:lang w:val="en-US" w:eastAsia="en-GB"/>
              </w:rPr>
              <w:t>cell</w:t>
            </w:r>
            <w:r>
              <w:rPr>
                <w:lang w:val="en-US" w:eastAsia="en-GB"/>
              </w:rPr>
              <w:t xml:space="preserve"> supports RRC_INACTIVE thus upon reception of SIB1 for a cell not in the configured </w:t>
            </w:r>
            <w:r w:rsidRPr="0063075C">
              <w:rPr>
                <w:lang w:val="en-US" w:eastAsia="en-GB"/>
              </w:rPr>
              <w:t>ran-</w:t>
            </w:r>
            <w:proofErr w:type="spellStart"/>
            <w:r w:rsidRPr="0063075C">
              <w:rPr>
                <w:lang w:val="en-US" w:eastAsia="en-GB"/>
              </w:rPr>
              <w:t>NotificationAreaInfo</w:t>
            </w:r>
            <w:proofErr w:type="spellEnd"/>
            <w:r>
              <w:rPr>
                <w:lang w:val="en-US" w:eastAsia="en-GB"/>
              </w:rPr>
              <w:t>, the UE will initiate the RAN not</w:t>
            </w:r>
            <w:r w:rsidR="001C50C2">
              <w:rPr>
                <w:lang w:val="en-US" w:eastAsia="en-GB"/>
              </w:rPr>
              <w:t>ification area update procedure instead of entering RRC_IDLE.</w:t>
            </w:r>
          </w:p>
          <w:p w14:paraId="2341B8A0" w14:textId="77777777" w:rsidR="001C50C2" w:rsidRDefault="001C50C2" w:rsidP="0063075C">
            <w:pPr>
              <w:pStyle w:val="CRCoverPage"/>
              <w:spacing w:after="0"/>
              <w:ind w:left="100"/>
              <w:rPr>
                <w:lang w:val="en-US" w:eastAsia="en-GB"/>
              </w:rPr>
            </w:pPr>
          </w:p>
          <w:p w14:paraId="65E6877C" w14:textId="3FDD1CE1" w:rsidR="001C50C2" w:rsidRDefault="001C50C2" w:rsidP="0063075C">
            <w:pPr>
              <w:pStyle w:val="CRCoverPage"/>
              <w:spacing w:after="0"/>
              <w:ind w:left="100"/>
              <w:rPr>
                <w:lang w:val="en-US" w:eastAsia="en-GB"/>
              </w:rPr>
            </w:pPr>
            <w:r>
              <w:rPr>
                <w:lang w:val="en-US" w:eastAsia="en-GB"/>
              </w:rPr>
              <w:t>Note that initiation of the RAN notification area update is triggered upon reception of SIB1 thus the indication of the cell support would be better in SIB1 than SIB2.</w:t>
            </w:r>
          </w:p>
          <w:p w14:paraId="708AA7DE" w14:textId="0544AB2E" w:rsidR="0063075C" w:rsidRDefault="0063075C" w:rsidP="002215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B548E5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B6C8B" w14:textId="20A9B56A" w:rsidR="001E41F3" w:rsidRDefault="002215B0">
            <w:pPr>
              <w:pStyle w:val="CRCoverPage"/>
              <w:spacing w:after="0"/>
              <w:ind w:left="100"/>
              <w:rPr>
                <w:noProof/>
              </w:rPr>
            </w:pPr>
            <w:r>
              <w:rPr>
                <w:noProof/>
              </w:rPr>
              <w:t>An indication is added in SIB1 to</w:t>
            </w:r>
            <w:r w:rsidR="001C50C2">
              <w:rPr>
                <w:noProof/>
              </w:rPr>
              <w:t xml:space="preserve"> indicate that the cell supports</w:t>
            </w:r>
            <w:r w:rsidR="00C92EF9">
              <w:rPr>
                <w:noProof/>
              </w:rPr>
              <w:t xml:space="preserve"> </w:t>
            </w:r>
            <w:r>
              <w:rPr>
                <w:noProof/>
              </w:rPr>
              <w:t>RRC_INACTIVE state. If the field is not present in SIB1</w:t>
            </w:r>
            <w:r w:rsidR="001C50C2">
              <w:rPr>
                <w:noProof/>
              </w:rPr>
              <w:t>-BR</w:t>
            </w:r>
            <w:r>
              <w:rPr>
                <w:noProof/>
              </w:rPr>
              <w:t>, the UE enters RRC_IDLE not suspended state.</w:t>
            </w:r>
          </w:p>
          <w:p w14:paraId="291144D4" w14:textId="77777777" w:rsidR="002215B0" w:rsidRDefault="002215B0">
            <w:pPr>
              <w:pStyle w:val="CRCoverPage"/>
              <w:spacing w:after="0"/>
              <w:ind w:left="100"/>
              <w:rPr>
                <w:noProof/>
              </w:rPr>
            </w:pPr>
          </w:p>
          <w:p w14:paraId="168A3137" w14:textId="77777777" w:rsidR="002215B0" w:rsidRPr="007F5449" w:rsidRDefault="002215B0" w:rsidP="002215B0">
            <w:pPr>
              <w:pStyle w:val="CRCoverPage"/>
              <w:spacing w:after="0"/>
              <w:ind w:left="100"/>
              <w:rPr>
                <w:b/>
                <w:noProof/>
                <w:lang w:eastAsia="ko-KR"/>
              </w:rPr>
            </w:pPr>
            <w:r w:rsidRPr="007F5449">
              <w:rPr>
                <w:b/>
                <w:noProof/>
                <w:lang w:eastAsia="ko-KR"/>
              </w:rPr>
              <w:t>Impact analysis</w:t>
            </w:r>
          </w:p>
          <w:p w14:paraId="4E8EC74C" w14:textId="77777777" w:rsidR="002215B0" w:rsidRPr="007F5449" w:rsidRDefault="002215B0" w:rsidP="002215B0">
            <w:pPr>
              <w:pStyle w:val="CRCoverPage"/>
              <w:spacing w:after="0"/>
              <w:ind w:left="100"/>
              <w:rPr>
                <w:noProof/>
                <w:u w:val="single"/>
                <w:lang w:eastAsia="ko-KR"/>
              </w:rPr>
            </w:pPr>
            <w:r w:rsidRPr="007F5449">
              <w:rPr>
                <w:noProof/>
                <w:u w:val="single"/>
                <w:lang w:eastAsia="ko-KR"/>
              </w:rPr>
              <w:t>Impacted functionality:</w:t>
            </w:r>
          </w:p>
          <w:p w14:paraId="568090EA" w14:textId="6D7972A1" w:rsidR="002215B0" w:rsidRDefault="002215B0" w:rsidP="002215B0">
            <w:pPr>
              <w:pStyle w:val="CRCoverPage"/>
              <w:spacing w:after="0"/>
              <w:ind w:left="100"/>
              <w:rPr>
                <w:noProof/>
                <w:lang w:eastAsia="ko-KR"/>
              </w:rPr>
            </w:pPr>
            <w:r>
              <w:rPr>
                <w:noProof/>
                <w:lang w:eastAsia="ko-KR"/>
              </w:rPr>
              <w:t xml:space="preserve">RRC_INACTIVE </w:t>
            </w:r>
          </w:p>
          <w:p w14:paraId="1D4446D6" w14:textId="77777777" w:rsidR="002215B0" w:rsidRDefault="002215B0" w:rsidP="002215B0">
            <w:pPr>
              <w:pStyle w:val="CRCoverPage"/>
              <w:spacing w:after="0"/>
              <w:ind w:left="100"/>
              <w:rPr>
                <w:noProof/>
                <w:lang w:eastAsia="ko-KR"/>
              </w:rPr>
            </w:pPr>
          </w:p>
          <w:p w14:paraId="5F5E53CF" w14:textId="77777777" w:rsidR="002215B0" w:rsidRPr="007F5449" w:rsidRDefault="002215B0" w:rsidP="002215B0">
            <w:pPr>
              <w:pStyle w:val="CRCoverPage"/>
              <w:spacing w:after="0"/>
              <w:ind w:left="100"/>
              <w:rPr>
                <w:noProof/>
                <w:u w:val="single"/>
                <w:lang w:eastAsia="ko-KR"/>
              </w:rPr>
            </w:pPr>
            <w:r w:rsidRPr="007F5449">
              <w:rPr>
                <w:noProof/>
                <w:u w:val="single"/>
                <w:lang w:eastAsia="ko-KR"/>
              </w:rPr>
              <w:t>Inter-operability:</w:t>
            </w:r>
          </w:p>
          <w:p w14:paraId="40C224C2" w14:textId="6D64C390" w:rsidR="002215B0" w:rsidRDefault="002215B0" w:rsidP="002215B0">
            <w:pPr>
              <w:pStyle w:val="CRCoverPage"/>
              <w:spacing w:after="0"/>
              <w:ind w:left="100"/>
              <w:rPr>
                <w:noProof/>
                <w:lang w:eastAsia="ko-KR"/>
              </w:rPr>
            </w:pPr>
            <w:r>
              <w:rPr>
                <w:noProof/>
                <w:lang w:eastAsia="ko-KR"/>
              </w:rPr>
              <w:t>If the UE is implemented according to the CR but the network is not then there is no inter-operability issue.</w:t>
            </w:r>
          </w:p>
          <w:p w14:paraId="31C656EC" w14:textId="5059EA17" w:rsidR="002215B0" w:rsidRDefault="002215B0" w:rsidP="00C92EF9">
            <w:pPr>
              <w:pStyle w:val="CRCoverPage"/>
              <w:spacing w:after="0"/>
              <w:ind w:left="100"/>
              <w:rPr>
                <w:noProof/>
              </w:rPr>
            </w:pPr>
            <w:r>
              <w:rPr>
                <w:noProof/>
                <w:lang w:eastAsia="ko-KR"/>
              </w:rPr>
              <w:t xml:space="preserve">If the network is implemented according to the CR but UE is not then </w:t>
            </w:r>
            <w:r w:rsidR="00BF2FA3">
              <w:rPr>
                <w:noProof/>
                <w:lang w:eastAsia="ko-KR"/>
              </w:rPr>
              <w:t>the UE will initiate the RNA up</w:t>
            </w:r>
            <w:r>
              <w:rPr>
                <w:noProof/>
                <w:lang w:eastAsia="ko-KR"/>
              </w:rPr>
              <w:t>d</w:t>
            </w:r>
            <w:r w:rsidR="00BF2FA3">
              <w:rPr>
                <w:noProof/>
                <w:lang w:eastAsia="ko-KR"/>
              </w:rPr>
              <w:t>a</w:t>
            </w:r>
            <w:r>
              <w:rPr>
                <w:noProof/>
                <w:lang w:eastAsia="ko-KR"/>
              </w:rPr>
              <w:t xml:space="preserve">te procedure which </w:t>
            </w:r>
            <w:r w:rsidR="00BF2FA3">
              <w:rPr>
                <w:noProof/>
                <w:lang w:eastAsia="ko-KR"/>
              </w:rPr>
              <w:t xml:space="preserve">the network </w:t>
            </w:r>
            <w:r w:rsidR="00C92EF9">
              <w:rPr>
                <w:noProof/>
                <w:lang w:eastAsia="ko-KR"/>
              </w:rPr>
              <w:t xml:space="preserve">may </w:t>
            </w:r>
            <w:r w:rsidR="00BF2FA3">
              <w:rPr>
                <w:noProof/>
                <w:lang w:eastAsia="ko-KR"/>
              </w:rPr>
              <w:t>not support</w:t>
            </w:r>
            <w:r w:rsidR="001C50C2">
              <w:rPr>
                <w:noProof/>
                <w:lang w:eastAsia="ko-KR"/>
              </w:rPr>
              <w:t>.</w:t>
            </w:r>
          </w:p>
        </w:tc>
      </w:tr>
      <w:tr w:rsidR="001E41F3" w14:paraId="1F886379" w14:textId="77777777" w:rsidTr="00547111">
        <w:tc>
          <w:tcPr>
            <w:tcW w:w="2694" w:type="dxa"/>
            <w:gridSpan w:val="2"/>
            <w:tcBorders>
              <w:left w:val="single" w:sz="4" w:space="0" w:color="auto"/>
            </w:tcBorders>
          </w:tcPr>
          <w:p w14:paraId="4D989623" w14:textId="163FCF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7F48F" w:rsidR="001E41F3" w:rsidRDefault="00BF2FA3" w:rsidP="00C92EF9">
            <w:pPr>
              <w:pStyle w:val="CRCoverPage"/>
              <w:spacing w:after="0"/>
              <w:ind w:left="100"/>
              <w:rPr>
                <w:noProof/>
              </w:rPr>
            </w:pPr>
            <w:r>
              <w:rPr>
                <w:noProof/>
              </w:rPr>
              <w:t xml:space="preserve">The UE may initiate </w:t>
            </w:r>
            <w:r>
              <w:rPr>
                <w:noProof/>
                <w:lang w:eastAsia="ko-KR"/>
              </w:rPr>
              <w:t>the RNA update procedure in a cell where i</w:t>
            </w:r>
            <w:r w:rsidR="00C92EF9">
              <w:rPr>
                <w:noProof/>
                <w:lang w:eastAsia="ko-KR"/>
              </w:rPr>
              <w:t>t</w:t>
            </w:r>
            <w:r>
              <w:rPr>
                <w:noProof/>
                <w:lang w:eastAsia="ko-KR"/>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2B587A1" w:rsidR="001E41F3" w:rsidRDefault="00BF2FA3">
            <w:pPr>
              <w:pStyle w:val="CRCoverPage"/>
              <w:spacing w:after="0"/>
              <w:ind w:left="100"/>
              <w:rPr>
                <w:noProof/>
              </w:rPr>
            </w:pPr>
            <w:r>
              <w:rPr>
                <w:noProof/>
              </w:rPr>
              <w:t>5.2.2.7, 6.2.2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C43E6" w:rsidR="001E41F3" w:rsidRDefault="002215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59D01" w:rsidR="001E41F3" w:rsidRDefault="002215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51005" w:rsidR="001E41F3" w:rsidRDefault="002215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6B52F" w14:textId="77777777" w:rsidR="0063075C" w:rsidRPr="002C3D36" w:rsidRDefault="0063075C" w:rsidP="0063075C">
      <w:pPr>
        <w:pStyle w:val="Heading4"/>
      </w:pPr>
      <w:bookmarkStart w:id="1" w:name="_Toc20486723"/>
      <w:bookmarkStart w:id="2" w:name="_Toc29342015"/>
      <w:bookmarkStart w:id="3" w:name="_Toc29343154"/>
      <w:bookmarkStart w:id="4" w:name="_Toc36566402"/>
      <w:bookmarkStart w:id="5" w:name="_Toc36809809"/>
      <w:bookmarkStart w:id="6" w:name="_Toc36846173"/>
      <w:bookmarkStart w:id="7" w:name="_Toc36938826"/>
      <w:bookmarkStart w:id="8" w:name="_Toc37081805"/>
      <w:bookmarkStart w:id="9" w:name="_Toc46480428"/>
      <w:bookmarkStart w:id="10" w:name="_Toc46481662"/>
      <w:bookmarkStart w:id="11" w:name="_Toc46482896"/>
      <w:bookmarkStart w:id="12" w:name="_Toc76472331"/>
      <w:r w:rsidRPr="002C3D36">
        <w:lastRenderedPageBreak/>
        <w:t>5.2.2.7</w:t>
      </w:r>
      <w:r w:rsidRPr="002C3D36">
        <w:tab/>
        <w:t xml:space="preserve">Actions upon reception of the </w:t>
      </w:r>
      <w:r w:rsidRPr="002C3D36">
        <w:rPr>
          <w:i/>
        </w:rPr>
        <w:t>SystemInformationBlockType1</w:t>
      </w:r>
      <w:r w:rsidRPr="002C3D36">
        <w:t xml:space="preserve"> message</w:t>
      </w:r>
      <w:bookmarkEnd w:id="1"/>
      <w:bookmarkEnd w:id="2"/>
      <w:bookmarkEnd w:id="3"/>
      <w:bookmarkEnd w:id="4"/>
      <w:bookmarkEnd w:id="5"/>
      <w:bookmarkEnd w:id="6"/>
      <w:bookmarkEnd w:id="7"/>
      <w:bookmarkEnd w:id="8"/>
      <w:bookmarkEnd w:id="9"/>
      <w:bookmarkEnd w:id="10"/>
      <w:bookmarkEnd w:id="11"/>
      <w:bookmarkEnd w:id="12"/>
    </w:p>
    <w:p w14:paraId="668198B9" w14:textId="77777777" w:rsidR="0063075C" w:rsidRPr="002C3D36" w:rsidRDefault="0063075C" w:rsidP="0063075C">
      <w:r w:rsidRPr="002C3D36">
        <w:t xml:space="preserve">Upon receiving the </w:t>
      </w:r>
      <w:r w:rsidRPr="002C3D36">
        <w:rPr>
          <w:i/>
        </w:rPr>
        <w:t>SystemInformationBlockType1</w:t>
      </w:r>
      <w:r w:rsidRPr="002C3D36">
        <w:t xml:space="preserve"> or </w:t>
      </w:r>
      <w:r w:rsidRPr="002C3D36">
        <w:rPr>
          <w:i/>
        </w:rPr>
        <w:t>SystemInformationBlockType1-BR</w:t>
      </w:r>
      <w:r w:rsidRPr="002C3D36">
        <w:t xml:space="preserve"> either via broadcast or via dedicated signalling, the UE shall:</w:t>
      </w:r>
    </w:p>
    <w:p w14:paraId="14CCEA72" w14:textId="77777777" w:rsidR="0063075C" w:rsidRPr="002C3D36" w:rsidRDefault="0063075C" w:rsidP="0063075C">
      <w:pPr>
        <w:pStyle w:val="B1"/>
      </w:pPr>
      <w:r w:rsidRPr="002C3D36">
        <w:t>1&gt;</w:t>
      </w:r>
      <w:r w:rsidRPr="002C3D36">
        <w:tab/>
        <w:t>if the upper layers indicate the selected core network type as 5GC:</w:t>
      </w:r>
    </w:p>
    <w:p w14:paraId="144AC6D9" w14:textId="77777777" w:rsidR="0063075C" w:rsidRPr="002C3D36" w:rsidRDefault="0063075C" w:rsidP="0063075C">
      <w:pPr>
        <w:pStyle w:val="B2"/>
      </w:pPr>
      <w:r w:rsidRPr="002C3D36">
        <w:t>2&gt;</w:t>
      </w:r>
      <w:r w:rsidRPr="002C3D36">
        <w:tab/>
        <w:t xml:space="preserve">if the </w:t>
      </w:r>
      <w:r w:rsidRPr="002C3D36">
        <w:rPr>
          <w:i/>
        </w:rPr>
        <w:t>cellAccessRelatedInfoList-5GC</w:t>
      </w:r>
      <w:r w:rsidRPr="002C3D36">
        <w:t xml:space="preserve"> contains an entry with the </w:t>
      </w:r>
      <w:proofErr w:type="spellStart"/>
      <w:r w:rsidRPr="002C3D36">
        <w:rPr>
          <w:i/>
        </w:rPr>
        <w:t>plmn</w:t>
      </w:r>
      <w:proofErr w:type="spellEnd"/>
      <w:r w:rsidRPr="002C3D36">
        <w:rPr>
          <w:i/>
        </w:rPr>
        <w:t>-Identity</w:t>
      </w:r>
      <w:r w:rsidRPr="002C3D36" w:rsidDel="003448D8">
        <w:rPr>
          <w:i/>
        </w:rPr>
        <w:t xml:space="preserve"> </w:t>
      </w:r>
      <w:r w:rsidRPr="002C3D36">
        <w:t xml:space="preserve">or </w:t>
      </w:r>
      <w:proofErr w:type="spellStart"/>
      <w:r w:rsidRPr="002C3D36">
        <w:rPr>
          <w:i/>
        </w:rPr>
        <w:t>plmn</w:t>
      </w:r>
      <w:proofErr w:type="spellEnd"/>
      <w:r w:rsidRPr="002C3D36">
        <w:rPr>
          <w:i/>
        </w:rPr>
        <w:t>-Index</w:t>
      </w:r>
      <w:r w:rsidRPr="002C3D36">
        <w:t xml:space="preserve"> of the selected PLMN:</w:t>
      </w:r>
    </w:p>
    <w:p w14:paraId="13BB257D" w14:textId="77777777" w:rsidR="0063075C" w:rsidRPr="002C3D36" w:rsidRDefault="0063075C" w:rsidP="0063075C">
      <w:pPr>
        <w:pStyle w:val="B3"/>
      </w:pPr>
      <w:r w:rsidRPr="002C3D36">
        <w:t>3&gt;</w:t>
      </w:r>
      <w:r w:rsidRPr="002C3D36">
        <w:tab/>
        <w:t xml:space="preserve">in the remainder of the procedures use </w:t>
      </w:r>
      <w:proofErr w:type="spellStart"/>
      <w:r w:rsidRPr="002C3D36">
        <w:rPr>
          <w:i/>
        </w:rPr>
        <w:t>plmn-IdentityList</w:t>
      </w:r>
      <w:proofErr w:type="spellEnd"/>
      <w:r w:rsidRPr="002C3D36">
        <w:t xml:space="preserve">, </w:t>
      </w:r>
      <w:proofErr w:type="spellStart"/>
      <w:r w:rsidRPr="002C3D36">
        <w:rPr>
          <w:i/>
        </w:rPr>
        <w:t>trackingAreaCode</w:t>
      </w:r>
      <w:proofErr w:type="spellEnd"/>
      <w:r w:rsidRPr="002C3D36">
        <w:t xml:space="preserve">, and </w:t>
      </w:r>
      <w:proofErr w:type="spellStart"/>
      <w:r w:rsidRPr="002C3D36">
        <w:rPr>
          <w:i/>
        </w:rPr>
        <w:t>cellIdentity</w:t>
      </w:r>
      <w:proofErr w:type="spellEnd"/>
      <w:r w:rsidRPr="002C3D36">
        <w:t xml:space="preserve"> for the cell as received in the corresponding </w:t>
      </w:r>
      <w:r w:rsidRPr="002C3D36">
        <w:rPr>
          <w:i/>
        </w:rPr>
        <w:t>cellAccessRelatedInfoList-5GC</w:t>
      </w:r>
      <w:r w:rsidRPr="002C3D36">
        <w:t xml:space="preserve"> containing the selected PLMN;</w:t>
      </w:r>
    </w:p>
    <w:p w14:paraId="0D99D7CC" w14:textId="77777777" w:rsidR="0063075C" w:rsidRPr="002C3D36" w:rsidRDefault="0063075C" w:rsidP="0063075C">
      <w:pPr>
        <w:pStyle w:val="B1"/>
      </w:pPr>
      <w:r w:rsidRPr="002C3D36">
        <w:t>1&gt;</w:t>
      </w:r>
      <w:r w:rsidRPr="002C3D36">
        <w:tab/>
        <w:t xml:space="preserve">else if the </w:t>
      </w:r>
      <w:proofErr w:type="spellStart"/>
      <w:r w:rsidRPr="002C3D36">
        <w:rPr>
          <w:i/>
        </w:rPr>
        <w:t>cellAccessRelatedInfoList</w:t>
      </w:r>
      <w:proofErr w:type="spellEnd"/>
      <w:r w:rsidRPr="002C3D36">
        <w:t xml:space="preserve"> contains an entry with the </w:t>
      </w:r>
      <w:r w:rsidRPr="002C3D36">
        <w:rPr>
          <w:i/>
        </w:rPr>
        <w:t>PLMN-Identity</w:t>
      </w:r>
      <w:r w:rsidRPr="002C3D36">
        <w:t xml:space="preserve"> of the selected PLMN:</w:t>
      </w:r>
    </w:p>
    <w:p w14:paraId="61F8671A" w14:textId="77777777" w:rsidR="0063075C" w:rsidRPr="002C3D36" w:rsidRDefault="0063075C" w:rsidP="0063075C">
      <w:pPr>
        <w:pStyle w:val="B2"/>
      </w:pPr>
      <w:r w:rsidRPr="002C3D36">
        <w:t>2&gt;</w:t>
      </w:r>
      <w:r w:rsidRPr="002C3D36">
        <w:tab/>
        <w:t xml:space="preserve">in the remainder of the procedures use </w:t>
      </w:r>
      <w:proofErr w:type="spellStart"/>
      <w:r w:rsidRPr="002C3D36">
        <w:rPr>
          <w:i/>
        </w:rPr>
        <w:t>plmn-IdentityList</w:t>
      </w:r>
      <w:proofErr w:type="spellEnd"/>
      <w:r w:rsidRPr="002C3D36">
        <w:t xml:space="preserve">, </w:t>
      </w:r>
      <w:proofErr w:type="spellStart"/>
      <w:r w:rsidRPr="002C3D36">
        <w:rPr>
          <w:i/>
        </w:rPr>
        <w:t>trackingAreaCode</w:t>
      </w:r>
      <w:proofErr w:type="spellEnd"/>
      <w:r w:rsidRPr="002C3D36">
        <w:t xml:space="preserve">, and </w:t>
      </w:r>
      <w:proofErr w:type="spellStart"/>
      <w:r w:rsidRPr="002C3D36">
        <w:rPr>
          <w:i/>
        </w:rPr>
        <w:t>cellIdentity</w:t>
      </w:r>
      <w:proofErr w:type="spellEnd"/>
      <w:r w:rsidRPr="002C3D36">
        <w:t xml:space="preserve"> for the cell as received in the corresponding </w:t>
      </w:r>
      <w:proofErr w:type="spellStart"/>
      <w:r w:rsidRPr="002C3D36">
        <w:rPr>
          <w:i/>
        </w:rPr>
        <w:t>cellAccessRelatedInfoList</w:t>
      </w:r>
      <w:proofErr w:type="spellEnd"/>
      <w:r w:rsidRPr="002C3D36">
        <w:t xml:space="preserve"> containing the selected PLMN;</w:t>
      </w:r>
    </w:p>
    <w:p w14:paraId="119840EA" w14:textId="77777777" w:rsidR="0063075C" w:rsidRPr="002C3D36" w:rsidRDefault="0063075C" w:rsidP="0063075C">
      <w:pPr>
        <w:pStyle w:val="B1"/>
      </w:pPr>
      <w:r w:rsidRPr="002C3D36">
        <w:t>1&gt;</w:t>
      </w:r>
      <w:r w:rsidRPr="002C3D36">
        <w:tab/>
        <w:t>if in RRC_IDLE or in RRC_CONNECTED while T311 is running; and</w:t>
      </w:r>
    </w:p>
    <w:p w14:paraId="18FF1D23" w14:textId="77777777" w:rsidR="0063075C" w:rsidRPr="002C3D36" w:rsidRDefault="0063075C" w:rsidP="0063075C">
      <w:pPr>
        <w:pStyle w:val="B1"/>
      </w:pPr>
      <w:r w:rsidRPr="002C3D36">
        <w:t>1&gt;</w:t>
      </w:r>
      <w:r w:rsidRPr="002C3D36">
        <w:tab/>
        <w:t>if the UE is a category 0 UE according to TS 36.306 [5]; and</w:t>
      </w:r>
    </w:p>
    <w:p w14:paraId="0E0D902D" w14:textId="77777777" w:rsidR="0063075C" w:rsidRPr="002C3D36" w:rsidRDefault="0063075C" w:rsidP="0063075C">
      <w:pPr>
        <w:pStyle w:val="B1"/>
      </w:pPr>
      <w:r w:rsidRPr="002C3D36">
        <w:t>1&gt;</w:t>
      </w:r>
      <w:r w:rsidRPr="002C3D36">
        <w:tab/>
        <w:t xml:space="preserve">if </w:t>
      </w:r>
      <w:r w:rsidRPr="002C3D36">
        <w:rPr>
          <w:i/>
        </w:rPr>
        <w:t>category0Allowed</w:t>
      </w:r>
      <w:r w:rsidRPr="002C3D36">
        <w:t xml:space="preserve"> is not included in </w:t>
      </w:r>
      <w:r w:rsidRPr="002C3D36">
        <w:rPr>
          <w:i/>
        </w:rPr>
        <w:t>SystemInformationBlockType1</w:t>
      </w:r>
      <w:r w:rsidRPr="002C3D36">
        <w:t>:</w:t>
      </w:r>
    </w:p>
    <w:p w14:paraId="3960B443" w14:textId="77777777" w:rsidR="0063075C" w:rsidRPr="002C3D36" w:rsidRDefault="0063075C" w:rsidP="0063075C">
      <w:pPr>
        <w:pStyle w:val="B2"/>
      </w:pPr>
      <w:r w:rsidRPr="002C3D36">
        <w:t>2&gt;</w:t>
      </w:r>
      <w:r w:rsidRPr="002C3D36">
        <w:tab/>
        <w:t>consider the cell as barred in accordance with TS 36.304 [4];</w:t>
      </w:r>
    </w:p>
    <w:p w14:paraId="4DF044BB" w14:textId="77777777" w:rsidR="0063075C" w:rsidRPr="002C3D36" w:rsidRDefault="0063075C" w:rsidP="0063075C">
      <w:pPr>
        <w:pStyle w:val="B1"/>
      </w:pPr>
      <w:r w:rsidRPr="002C3D36">
        <w:t>1&gt;</w:t>
      </w:r>
      <w:r w:rsidRPr="002C3D36">
        <w:tab/>
        <w:t xml:space="preserve">if in RRC_CONNECTED while T311 is not running, and the UE supports multi-band cells as defined by bit 31 in </w:t>
      </w:r>
      <w:proofErr w:type="spellStart"/>
      <w:r w:rsidRPr="002C3D36">
        <w:rPr>
          <w:i/>
        </w:rPr>
        <w:t>featureGroupIndicators</w:t>
      </w:r>
      <w:proofErr w:type="spellEnd"/>
      <w:r w:rsidRPr="002C3D36">
        <w:t>:</w:t>
      </w:r>
    </w:p>
    <w:p w14:paraId="1589A456" w14:textId="77777777" w:rsidR="0063075C" w:rsidRPr="002C3D36" w:rsidRDefault="0063075C" w:rsidP="0063075C">
      <w:pPr>
        <w:pStyle w:val="B2"/>
      </w:pPr>
      <w:r w:rsidRPr="002C3D36">
        <w:rPr>
          <w:rFonts w:eastAsia="SimSun"/>
        </w:rPr>
        <w:t>2&gt;</w:t>
      </w:r>
      <w:r w:rsidRPr="002C3D36">
        <w:rPr>
          <w:rFonts w:eastAsia="SimSun"/>
        </w:rPr>
        <w:tab/>
      </w:r>
      <w:r w:rsidRPr="002C3D36">
        <w:t xml:space="preserve">disregard the </w:t>
      </w:r>
      <w:proofErr w:type="spellStart"/>
      <w:r w:rsidRPr="002C3D36">
        <w:rPr>
          <w:i/>
        </w:rPr>
        <w:t>freqBandIndicator</w:t>
      </w:r>
      <w:proofErr w:type="spellEnd"/>
      <w:r w:rsidRPr="002C3D36">
        <w:t xml:space="preserve"> and </w:t>
      </w:r>
      <w:proofErr w:type="spellStart"/>
      <w:r w:rsidRPr="002C3D36">
        <w:rPr>
          <w:i/>
          <w:iCs/>
        </w:rPr>
        <w:t>multiBandInfoList</w:t>
      </w:r>
      <w:proofErr w:type="spellEnd"/>
      <w:r w:rsidRPr="002C3D36">
        <w:rPr>
          <w:iCs/>
        </w:rPr>
        <w:t>, if</w:t>
      </w:r>
      <w:r w:rsidRPr="002C3D36">
        <w:rPr>
          <w:i/>
          <w:iCs/>
        </w:rPr>
        <w:t xml:space="preserve"> </w:t>
      </w:r>
      <w:r w:rsidRPr="002C3D36">
        <w:t xml:space="preserve">received, </w:t>
      </w:r>
      <w:r w:rsidRPr="002C3D36">
        <w:rPr>
          <w:iCs/>
        </w:rPr>
        <w:t>while in RRC_CONNECTED</w:t>
      </w:r>
      <w:r w:rsidRPr="002C3D36">
        <w:t>;</w:t>
      </w:r>
    </w:p>
    <w:p w14:paraId="5C722805" w14:textId="77777777" w:rsidR="0063075C" w:rsidRPr="002C3D36" w:rsidRDefault="0063075C" w:rsidP="0063075C">
      <w:pPr>
        <w:pStyle w:val="B2"/>
        <w:rPr>
          <w:rFonts w:eastAsia="SimSun"/>
        </w:rPr>
      </w:pPr>
      <w:r w:rsidRPr="002C3D36">
        <w:rPr>
          <w:rFonts w:eastAsia="SimSun"/>
        </w:rPr>
        <w:t>2&gt;</w:t>
      </w:r>
      <w:r w:rsidRPr="002C3D36">
        <w:rPr>
          <w:rFonts w:eastAsia="SimSun"/>
        </w:rPr>
        <w:tab/>
        <w:t xml:space="preserve">forward the </w:t>
      </w:r>
      <w:proofErr w:type="spellStart"/>
      <w:r w:rsidRPr="002C3D36">
        <w:rPr>
          <w:rFonts w:eastAsia="SimSun"/>
          <w:i/>
        </w:rPr>
        <w:t>cellIdentity</w:t>
      </w:r>
      <w:proofErr w:type="spellEnd"/>
      <w:r w:rsidRPr="002C3D36">
        <w:rPr>
          <w:rFonts w:eastAsia="SimSun"/>
        </w:rPr>
        <w:t xml:space="preserve"> to upper layers;</w:t>
      </w:r>
    </w:p>
    <w:p w14:paraId="22762B2C" w14:textId="77777777" w:rsidR="0063075C" w:rsidRPr="002C3D36" w:rsidRDefault="0063075C" w:rsidP="0063075C">
      <w:pPr>
        <w:pStyle w:val="B2"/>
      </w:pPr>
      <w:r w:rsidRPr="002C3D36">
        <w:rPr>
          <w:rFonts w:eastAsia="SimSun"/>
        </w:rPr>
        <w:t>2&gt;</w:t>
      </w:r>
      <w:r w:rsidRPr="002C3D36">
        <w:rPr>
          <w:rFonts w:eastAsia="SimSun"/>
        </w:rPr>
        <w:tab/>
        <w:t xml:space="preserve">forward the </w:t>
      </w:r>
      <w:proofErr w:type="spellStart"/>
      <w:r w:rsidRPr="002C3D36">
        <w:rPr>
          <w:i/>
          <w:iCs/>
        </w:rPr>
        <w:t>trackingAreaCode</w:t>
      </w:r>
      <w:proofErr w:type="spellEnd"/>
      <w:r w:rsidRPr="002C3D36">
        <w:t xml:space="preserve"> to upper layers;</w:t>
      </w:r>
    </w:p>
    <w:p w14:paraId="2A630B48" w14:textId="77777777" w:rsidR="0063075C" w:rsidRPr="002C3D36" w:rsidRDefault="0063075C" w:rsidP="0063075C">
      <w:pPr>
        <w:pStyle w:val="B1"/>
      </w:pPr>
      <w:r w:rsidRPr="002C3D36">
        <w:t>1&gt;</w:t>
      </w:r>
      <w:r w:rsidRPr="002C3D36">
        <w:tab/>
        <w:t>else:</w:t>
      </w:r>
    </w:p>
    <w:p w14:paraId="34B489E5" w14:textId="77777777" w:rsidR="0063075C" w:rsidRPr="002C3D36" w:rsidRDefault="0063075C" w:rsidP="0063075C">
      <w:pPr>
        <w:pStyle w:val="B2"/>
      </w:pPr>
      <w:r w:rsidRPr="002C3D36">
        <w:t>2&gt;</w:t>
      </w:r>
      <w:r w:rsidRPr="002C3D36">
        <w:tab/>
        <w:t xml:space="preserve">if the frequency band indicated in the </w:t>
      </w:r>
      <w:proofErr w:type="spellStart"/>
      <w:r w:rsidRPr="002C3D36">
        <w:rPr>
          <w:i/>
        </w:rPr>
        <w:t>freqBandIndicator</w:t>
      </w:r>
      <w:proofErr w:type="spellEnd"/>
      <w:r w:rsidRPr="002C3D36">
        <w:t xml:space="preserve"> is part of the frequency bands supported by the UE and it is not a downlink only band; or</w:t>
      </w:r>
    </w:p>
    <w:p w14:paraId="0D1AEDA3" w14:textId="77777777" w:rsidR="0063075C" w:rsidRPr="002C3D36" w:rsidRDefault="0063075C" w:rsidP="0063075C">
      <w:pPr>
        <w:pStyle w:val="B2"/>
      </w:pPr>
      <w:r w:rsidRPr="002C3D36">
        <w:t>2&gt;</w:t>
      </w:r>
      <w:r w:rsidRPr="002C3D36">
        <w:tab/>
        <w:t xml:space="preserve">if the UE supports </w:t>
      </w:r>
      <w:proofErr w:type="spellStart"/>
      <w:r w:rsidRPr="002C3D36">
        <w:rPr>
          <w:i/>
          <w:iCs/>
        </w:rPr>
        <w:t>multiBandInfoList</w:t>
      </w:r>
      <w:proofErr w:type="spellEnd"/>
      <w:r w:rsidRPr="002C3D36">
        <w:rPr>
          <w:i/>
          <w:iCs/>
        </w:rPr>
        <w:t xml:space="preserve">, </w:t>
      </w:r>
      <w:r w:rsidRPr="002C3D36">
        <w:t xml:space="preserve">and if one or more of the frequency bands indicated in the </w:t>
      </w:r>
      <w:proofErr w:type="spellStart"/>
      <w:r w:rsidRPr="002C3D36">
        <w:rPr>
          <w:i/>
          <w:iCs/>
        </w:rPr>
        <w:t>multiBandInfoList</w:t>
      </w:r>
      <w:proofErr w:type="spellEnd"/>
      <w:r w:rsidRPr="002C3D36">
        <w:rPr>
          <w:i/>
          <w:iCs/>
        </w:rPr>
        <w:t xml:space="preserve"> </w:t>
      </w:r>
      <w:r w:rsidRPr="002C3D36">
        <w:t>are part of the frequency bands supported by the UE and they are not downlink only bands:</w:t>
      </w:r>
    </w:p>
    <w:p w14:paraId="5D1B38B7" w14:textId="77777777" w:rsidR="0063075C" w:rsidRPr="002C3D36" w:rsidRDefault="0063075C" w:rsidP="0063075C">
      <w:pPr>
        <w:pStyle w:val="B3"/>
        <w:rPr>
          <w:rFonts w:eastAsia="SimSun"/>
        </w:rPr>
      </w:pPr>
      <w:r w:rsidRPr="002C3D36">
        <w:rPr>
          <w:rFonts w:eastAsia="SimSun"/>
        </w:rPr>
        <w:t>3&gt;</w:t>
      </w:r>
      <w:r w:rsidRPr="002C3D36">
        <w:rPr>
          <w:rFonts w:eastAsia="SimSun"/>
        </w:rPr>
        <w:tab/>
        <w:t xml:space="preserve">forward the </w:t>
      </w:r>
      <w:proofErr w:type="spellStart"/>
      <w:r w:rsidRPr="002C3D36">
        <w:rPr>
          <w:rFonts w:eastAsia="SimSun"/>
          <w:i/>
        </w:rPr>
        <w:t>cellIdentity</w:t>
      </w:r>
      <w:proofErr w:type="spellEnd"/>
      <w:r w:rsidRPr="002C3D36">
        <w:rPr>
          <w:rFonts w:eastAsia="SimSun"/>
        </w:rPr>
        <w:t xml:space="preserve"> to upper layers;</w:t>
      </w:r>
    </w:p>
    <w:p w14:paraId="785BAEA7" w14:textId="77777777" w:rsidR="0063075C" w:rsidRPr="002C3D36" w:rsidRDefault="0063075C" w:rsidP="0063075C">
      <w:pPr>
        <w:pStyle w:val="B3"/>
      </w:pPr>
      <w:r w:rsidRPr="002C3D36">
        <w:rPr>
          <w:rFonts w:eastAsia="SimSun"/>
        </w:rPr>
        <w:t>3&gt;</w:t>
      </w:r>
      <w:r w:rsidRPr="002C3D36">
        <w:rPr>
          <w:rFonts w:eastAsia="SimSun"/>
        </w:rPr>
        <w:tab/>
        <w:t xml:space="preserve">forward the </w:t>
      </w:r>
      <w:proofErr w:type="spellStart"/>
      <w:r w:rsidRPr="002C3D36">
        <w:rPr>
          <w:i/>
          <w:iCs/>
        </w:rPr>
        <w:t>trackingAreaCode</w:t>
      </w:r>
      <w:proofErr w:type="spellEnd"/>
      <w:r w:rsidRPr="002C3D36">
        <w:t xml:space="preserve"> to upper layers;</w:t>
      </w:r>
    </w:p>
    <w:p w14:paraId="70482544" w14:textId="77777777" w:rsidR="0063075C" w:rsidRPr="002C3D36" w:rsidRDefault="0063075C" w:rsidP="0063075C">
      <w:pPr>
        <w:pStyle w:val="B3"/>
      </w:pPr>
      <w:r w:rsidRPr="002C3D36">
        <w:t>3&gt;</w:t>
      </w:r>
      <w:r w:rsidRPr="002C3D36">
        <w:tab/>
        <w:t>forward the PLMN identity to upper layers;</w:t>
      </w:r>
    </w:p>
    <w:p w14:paraId="5D1AEAAC" w14:textId="5988E253" w:rsidR="0063075C" w:rsidRDefault="0063075C" w:rsidP="0063075C">
      <w:pPr>
        <w:pStyle w:val="B3"/>
        <w:rPr>
          <w:ins w:id="13" w:author="Huawei" w:date="2021-07-07T16:21:00Z"/>
        </w:rPr>
      </w:pPr>
      <w:ins w:id="14" w:author="Huawei" w:date="2021-07-07T16:13:00Z">
        <w:r>
          <w:t>3&gt;</w:t>
        </w:r>
        <w:r>
          <w:tab/>
          <w:t xml:space="preserve">if </w:t>
        </w:r>
      </w:ins>
      <w:ins w:id="15" w:author="Huawei" w:date="2021-07-07T16:21:00Z">
        <w:r>
          <w:t>in RRC_INACTIVE</w:t>
        </w:r>
      </w:ins>
      <w:ins w:id="16" w:author="Huawei" w:date="2021-07-07T16:23:00Z">
        <w:r>
          <w:t xml:space="preserve"> and the UE</w:t>
        </w:r>
      </w:ins>
      <w:ins w:id="17" w:author="Huawei" w:date="2021-07-07T16:21:00Z">
        <w:r>
          <w:t xml:space="preserve"> </w:t>
        </w:r>
      </w:ins>
      <w:ins w:id="18" w:author="Huawei" w:date="2021-07-07T16:13:00Z">
        <w:r>
          <w:t xml:space="preserve">is </w:t>
        </w:r>
      </w:ins>
      <w:ins w:id="19" w:author="Huawei" w:date="2021-07-07T16:21:00Z">
        <w:r>
          <w:t xml:space="preserve">a </w:t>
        </w:r>
      </w:ins>
      <w:ins w:id="20" w:author="Huawei" w:date="2021-07-07T16:13:00Z">
        <w:r>
          <w:t xml:space="preserve">BL UE or a </w:t>
        </w:r>
      </w:ins>
      <w:ins w:id="21" w:author="Huawei" w:date="2021-07-07T16:14:00Z">
        <w:r>
          <w:t>UE in CE</w:t>
        </w:r>
      </w:ins>
      <w:ins w:id="22" w:author="Huawei" w:date="2021-07-07T16:21:00Z">
        <w:r>
          <w:t>;</w:t>
        </w:r>
      </w:ins>
      <w:ins w:id="23" w:author="Huawei" w:date="2021-07-07T16:20:00Z">
        <w:r>
          <w:t xml:space="preserve"> and </w:t>
        </w:r>
      </w:ins>
    </w:p>
    <w:p w14:paraId="653006D8" w14:textId="59DA1613" w:rsidR="0063075C" w:rsidRDefault="0063075C" w:rsidP="0063075C">
      <w:pPr>
        <w:pStyle w:val="B3"/>
        <w:rPr>
          <w:ins w:id="24" w:author="Huawei" w:date="2021-07-07T16:21:00Z"/>
        </w:rPr>
      </w:pPr>
      <w:ins w:id="25" w:author="Huawei" w:date="2021-07-07T16:21:00Z">
        <w:r>
          <w:t>3&gt;</w:t>
        </w:r>
        <w:r>
          <w:tab/>
          <w:t xml:space="preserve">if </w:t>
        </w:r>
      </w:ins>
      <w:proofErr w:type="spellStart"/>
      <w:ins w:id="26" w:author="Huawei" w:date="2021-07-07T16:17:00Z">
        <w:r w:rsidRPr="0063075C">
          <w:rPr>
            <w:i/>
          </w:rPr>
          <w:t>i</w:t>
        </w:r>
      </w:ins>
      <w:ins w:id="27" w:author="Huawei" w:date="2021-07-07T16:16:00Z">
        <w:r w:rsidRPr="0063075C">
          <w:rPr>
            <w:i/>
          </w:rPr>
          <w:t>nactive</w:t>
        </w:r>
      </w:ins>
      <w:ins w:id="28" w:author="Huawei" w:date="2021-07-07T16:18:00Z">
        <w:r w:rsidR="001C50C2">
          <w:rPr>
            <w:i/>
          </w:rPr>
          <w:t>State</w:t>
        </w:r>
      </w:ins>
      <w:ins w:id="29" w:author="Huawei" w:date="2021-07-08T13:59:00Z">
        <w:r w:rsidR="00C92EF9">
          <w:rPr>
            <w:i/>
          </w:rPr>
          <w:t>Enabl</w:t>
        </w:r>
      </w:ins>
      <w:ins w:id="30" w:author="Huawei" w:date="2021-07-08T14:00:00Z">
        <w:r w:rsidR="00C92EF9">
          <w:rPr>
            <w:i/>
          </w:rPr>
          <w:t>ed</w:t>
        </w:r>
      </w:ins>
      <w:proofErr w:type="spellEnd"/>
      <w:ins w:id="31" w:author="Huawei" w:date="2021-07-07T16:16:00Z">
        <w:r>
          <w:t xml:space="preserve"> is not included </w:t>
        </w:r>
      </w:ins>
      <w:ins w:id="32" w:author="Huawei" w:date="2021-08-04T15:54:00Z">
        <w:r w:rsidR="003E6B75">
          <w:t xml:space="preserve">in </w:t>
        </w:r>
      </w:ins>
      <w:ins w:id="33" w:author="Huawei" w:date="2021-07-07T16:18:00Z">
        <w:r w:rsidRPr="002C3D36">
          <w:rPr>
            <w:i/>
          </w:rPr>
          <w:t>SystemInformationBlockType1</w:t>
        </w:r>
      </w:ins>
      <w:ins w:id="34" w:author="Huawei" w:date="2021-07-08T10:26:00Z">
        <w:r w:rsidR="001C50C2">
          <w:rPr>
            <w:i/>
          </w:rPr>
          <w:t>-BR</w:t>
        </w:r>
      </w:ins>
      <w:ins w:id="35" w:author="Huawei" w:date="2021-07-07T16:18:00Z">
        <w:r w:rsidRPr="0063075C">
          <w:t>:</w:t>
        </w:r>
      </w:ins>
    </w:p>
    <w:p w14:paraId="0AAF2169" w14:textId="3E156B6F" w:rsidR="0063075C" w:rsidRPr="0063075C" w:rsidRDefault="0063075C" w:rsidP="0063075C">
      <w:pPr>
        <w:pStyle w:val="B4"/>
        <w:rPr>
          <w:ins w:id="36" w:author="Huawei" w:date="2021-07-07T16:13:00Z"/>
        </w:rPr>
      </w:pPr>
      <w:ins w:id="37" w:author="Huawei" w:date="2021-07-07T16:22:00Z">
        <w:r>
          <w:t xml:space="preserve">4&gt; </w:t>
        </w:r>
        <w:r w:rsidRPr="0063075C">
          <w:t>perform the actions upon leaving RRC_INACTIVE as specified in 5.3.12, with release cause 'other'</w:t>
        </w:r>
      </w:ins>
      <w:ins w:id="38" w:author="Huawei" w:date="2021-08-04T15:55:00Z">
        <w:r w:rsidR="003E6B75">
          <w:t>;</w:t>
        </w:r>
      </w:ins>
    </w:p>
    <w:p w14:paraId="1ACA916C" w14:textId="735F6543" w:rsidR="0063075C" w:rsidRPr="002C3D36" w:rsidRDefault="0063075C" w:rsidP="0063075C">
      <w:pPr>
        <w:pStyle w:val="B3"/>
      </w:pPr>
      <w:r w:rsidRPr="002C3D36">
        <w:t>3&gt;</w:t>
      </w:r>
      <w:r w:rsidRPr="002C3D36">
        <w:tab/>
      </w:r>
      <w:ins w:id="39" w:author="Huawei" w:date="2021-07-07T16:23:00Z">
        <w:r>
          <w:t xml:space="preserve">else </w:t>
        </w:r>
      </w:ins>
      <w:r w:rsidRPr="002C3D36">
        <w:t>if in RRC_INACTIVE and the forwarded information does not trigger message transmission by upper layers:</w:t>
      </w:r>
    </w:p>
    <w:p w14:paraId="6839AF7A" w14:textId="77777777" w:rsidR="0063075C" w:rsidRPr="002C3D36" w:rsidRDefault="0063075C" w:rsidP="0063075C">
      <w:pPr>
        <w:pStyle w:val="B4"/>
        <w:rPr>
          <w:iCs/>
        </w:rPr>
      </w:pPr>
      <w:r w:rsidRPr="002C3D36">
        <w:t>4&gt;</w:t>
      </w:r>
      <w:r w:rsidRPr="002C3D36">
        <w:tab/>
        <w:t xml:space="preserve">if the serving cell does not belong to the configured </w:t>
      </w:r>
      <w:r w:rsidRPr="002C3D36">
        <w:rPr>
          <w:i/>
          <w:iCs/>
        </w:rPr>
        <w:t>ran-</w:t>
      </w:r>
      <w:proofErr w:type="spellStart"/>
      <w:r w:rsidRPr="002C3D36">
        <w:rPr>
          <w:i/>
          <w:iCs/>
        </w:rPr>
        <w:t>NotificationAreaInfo</w:t>
      </w:r>
      <w:proofErr w:type="spellEnd"/>
      <w:r w:rsidRPr="002C3D36">
        <w:rPr>
          <w:iCs/>
        </w:rPr>
        <w:t>:</w:t>
      </w:r>
    </w:p>
    <w:p w14:paraId="080DD3F5" w14:textId="77777777" w:rsidR="0063075C" w:rsidRPr="002C3D36" w:rsidRDefault="0063075C" w:rsidP="0063075C">
      <w:pPr>
        <w:pStyle w:val="B5"/>
      </w:pPr>
      <w:r w:rsidRPr="002C3D36">
        <w:t>5&gt;</w:t>
      </w:r>
      <w:r w:rsidRPr="002C3D36">
        <w:tab/>
        <w:t>initiate an RNA update as specified in 5.3.17.2;</w:t>
      </w:r>
    </w:p>
    <w:p w14:paraId="1589226B" w14:textId="77777777" w:rsidR="0063075C" w:rsidRPr="002C3D36" w:rsidRDefault="0063075C" w:rsidP="0063075C">
      <w:pPr>
        <w:pStyle w:val="B3"/>
      </w:pPr>
      <w:r w:rsidRPr="002C3D36">
        <w:t>3&gt;</w:t>
      </w:r>
      <w:r w:rsidRPr="002C3D36">
        <w:tab/>
        <w:t xml:space="preserve">forward the </w:t>
      </w:r>
      <w:proofErr w:type="spellStart"/>
      <w:r w:rsidRPr="002C3D36">
        <w:rPr>
          <w:i/>
        </w:rPr>
        <w:t>ims-EmergencySupport</w:t>
      </w:r>
      <w:proofErr w:type="spellEnd"/>
      <w:r w:rsidRPr="002C3D36">
        <w:t xml:space="preserve"> to upper layers, if present;</w:t>
      </w:r>
    </w:p>
    <w:p w14:paraId="48FA1021" w14:textId="77777777" w:rsidR="0063075C" w:rsidRPr="002C3D36" w:rsidRDefault="0063075C" w:rsidP="0063075C">
      <w:pPr>
        <w:pStyle w:val="B3"/>
      </w:pPr>
      <w:r w:rsidRPr="002C3D36">
        <w:t>3&gt;</w:t>
      </w:r>
      <w:r w:rsidRPr="002C3D36">
        <w:tab/>
        <w:t xml:space="preserve">forward the </w:t>
      </w:r>
      <w:proofErr w:type="spellStart"/>
      <w:r w:rsidRPr="002C3D36">
        <w:rPr>
          <w:i/>
        </w:rPr>
        <w:t>eCallOverIMS</w:t>
      </w:r>
      <w:proofErr w:type="spellEnd"/>
      <w:r w:rsidRPr="002C3D36">
        <w:rPr>
          <w:i/>
        </w:rPr>
        <w:t>-Support</w:t>
      </w:r>
      <w:r w:rsidRPr="002C3D36">
        <w:t xml:space="preserve"> to upper layers, if present;</w:t>
      </w:r>
    </w:p>
    <w:p w14:paraId="3C4990BD" w14:textId="77777777" w:rsidR="0063075C" w:rsidRPr="002C3D36" w:rsidRDefault="0063075C" w:rsidP="0063075C">
      <w:pPr>
        <w:pStyle w:val="B3"/>
      </w:pPr>
      <w:r w:rsidRPr="002C3D36">
        <w:t>3&gt;</w:t>
      </w:r>
      <w:r w:rsidRPr="002C3D36">
        <w:tab/>
        <w:t>if the UE is capable of 5G NAS:</w:t>
      </w:r>
    </w:p>
    <w:p w14:paraId="6D4278D3" w14:textId="77777777" w:rsidR="0063075C" w:rsidRPr="002C3D36" w:rsidRDefault="0063075C" w:rsidP="0063075C">
      <w:pPr>
        <w:pStyle w:val="B4"/>
      </w:pPr>
      <w:r w:rsidRPr="002C3D36">
        <w:lastRenderedPageBreak/>
        <w:t>4&gt;</w:t>
      </w:r>
      <w:r w:rsidRPr="002C3D36">
        <w:tab/>
        <w:t xml:space="preserve">forward the </w:t>
      </w:r>
      <w:r w:rsidRPr="002C3D36">
        <w:rPr>
          <w:i/>
        </w:rPr>
        <w:t>ims-EmergencySupport5GC</w:t>
      </w:r>
      <w:r w:rsidRPr="002C3D36">
        <w:t xml:space="preserve"> to upper layers, if present;</w:t>
      </w:r>
    </w:p>
    <w:p w14:paraId="2A223283" w14:textId="77777777" w:rsidR="0063075C" w:rsidRPr="002C3D36" w:rsidRDefault="0063075C" w:rsidP="0063075C">
      <w:pPr>
        <w:pStyle w:val="B4"/>
      </w:pPr>
      <w:r w:rsidRPr="002C3D36">
        <w:t>4&gt;</w:t>
      </w:r>
      <w:r w:rsidRPr="002C3D36">
        <w:tab/>
        <w:t xml:space="preserve">forward the </w:t>
      </w:r>
      <w:r w:rsidRPr="002C3D36">
        <w:rPr>
          <w:i/>
        </w:rPr>
        <w:t>eCallOverIMS-Support5GC</w:t>
      </w:r>
      <w:r w:rsidRPr="002C3D36">
        <w:t xml:space="preserve"> to upper layers, if present;</w:t>
      </w:r>
    </w:p>
    <w:p w14:paraId="7CF888CE" w14:textId="77777777" w:rsidR="0063075C" w:rsidRPr="002C3D36" w:rsidRDefault="0063075C" w:rsidP="0063075C">
      <w:pPr>
        <w:pStyle w:val="B4"/>
        <w:rPr>
          <w:rFonts w:eastAsia="SimSun"/>
          <w:lang w:eastAsia="zh-CN"/>
        </w:rPr>
      </w:pPr>
      <w:r w:rsidRPr="002C3D36">
        <w:t>4&gt;</w:t>
      </w:r>
      <w:r w:rsidRPr="002C3D36">
        <w:tab/>
        <w:t xml:space="preserve">forward </w:t>
      </w:r>
      <w:r w:rsidRPr="002C3D36">
        <w:rPr>
          <w:i/>
        </w:rPr>
        <w:t>cp-CIoT-5GS-Optimisation</w:t>
      </w:r>
      <w:r w:rsidRPr="002C3D36">
        <w:t xml:space="preserve"> to upper layers, if present for the selected PLMN</w:t>
      </w:r>
      <w:r w:rsidRPr="002C3D36">
        <w:rPr>
          <w:rFonts w:eastAsia="SimSun"/>
          <w:lang w:eastAsia="zh-CN"/>
        </w:rPr>
        <w:t>;</w:t>
      </w:r>
    </w:p>
    <w:p w14:paraId="65A53009" w14:textId="77777777" w:rsidR="0063075C" w:rsidRPr="002C3D36" w:rsidRDefault="0063075C" w:rsidP="0063075C">
      <w:pPr>
        <w:pStyle w:val="B4"/>
        <w:rPr>
          <w:rFonts w:eastAsia="SimSun"/>
          <w:lang w:eastAsia="zh-CN"/>
        </w:rPr>
      </w:pPr>
      <w:r w:rsidRPr="002C3D36">
        <w:t>4&gt;</w:t>
      </w:r>
      <w:r w:rsidRPr="002C3D36">
        <w:tab/>
        <w:t xml:space="preserve">forward </w:t>
      </w:r>
      <w:r w:rsidRPr="002C3D36">
        <w:rPr>
          <w:i/>
        </w:rPr>
        <w:t>up-CIoT-5GS-Optimisation</w:t>
      </w:r>
      <w:r w:rsidRPr="002C3D36">
        <w:t xml:space="preserve"> to upper layers, if present for the selected PLMN</w:t>
      </w:r>
      <w:r w:rsidRPr="002C3D36">
        <w:rPr>
          <w:rFonts w:eastAsia="SimSun"/>
          <w:lang w:eastAsia="zh-CN"/>
        </w:rPr>
        <w:t>;</w:t>
      </w:r>
    </w:p>
    <w:p w14:paraId="0D30A403" w14:textId="77777777" w:rsidR="0063075C" w:rsidRPr="002C3D36" w:rsidRDefault="0063075C" w:rsidP="0063075C">
      <w:pPr>
        <w:pStyle w:val="B3"/>
      </w:pPr>
      <w:r w:rsidRPr="002C3D36">
        <w:t>3&gt;</w:t>
      </w:r>
      <w:r w:rsidRPr="002C3D36">
        <w:tab/>
        <w:t xml:space="preserve">if, for the frequency band selected by the UE (from </w:t>
      </w:r>
      <w:proofErr w:type="spellStart"/>
      <w:r w:rsidRPr="002C3D36">
        <w:rPr>
          <w:i/>
        </w:rPr>
        <w:t>freqBandIndicator</w:t>
      </w:r>
      <w:proofErr w:type="spellEnd"/>
      <w:r w:rsidRPr="002C3D36">
        <w:t xml:space="preserve"> or </w:t>
      </w:r>
      <w:proofErr w:type="spellStart"/>
      <w:r w:rsidRPr="002C3D36">
        <w:rPr>
          <w:i/>
        </w:rPr>
        <w:t>multiBandInfoList</w:t>
      </w:r>
      <w:proofErr w:type="spellEnd"/>
      <w:r w:rsidRPr="002C3D36">
        <w:t xml:space="preserve">), the </w:t>
      </w:r>
      <w:proofErr w:type="spellStart"/>
      <w:r w:rsidRPr="002C3D36">
        <w:rPr>
          <w:i/>
        </w:rPr>
        <w:t>freqBandInfo</w:t>
      </w:r>
      <w:proofErr w:type="spellEnd"/>
      <w:r w:rsidRPr="002C3D36">
        <w:t xml:space="preserve"> or the </w:t>
      </w:r>
      <w:r w:rsidRPr="002C3D36">
        <w:rPr>
          <w:i/>
        </w:rPr>
        <w:t>multiBandInfoList-v10j0</w:t>
      </w:r>
      <w:r w:rsidRPr="002C3D36">
        <w:t xml:space="preserve"> is present and the UE capable of </w:t>
      </w:r>
      <w:proofErr w:type="spellStart"/>
      <w:r w:rsidRPr="002C3D36">
        <w:rPr>
          <w:i/>
        </w:rPr>
        <w:t>multiNS-Pmax</w:t>
      </w:r>
      <w:proofErr w:type="spellEnd"/>
      <w:r w:rsidRPr="002C3D36">
        <w:t xml:space="preserve"> supports at least one </w:t>
      </w:r>
      <w:proofErr w:type="spellStart"/>
      <w:r w:rsidRPr="002C3D36">
        <w:rPr>
          <w:i/>
        </w:rPr>
        <w:t>additionalSpectrumEmission</w:t>
      </w:r>
      <w:proofErr w:type="spellEnd"/>
      <w:r w:rsidRPr="002C3D36">
        <w:t xml:space="preserve"> in the </w:t>
      </w:r>
      <w:r w:rsidRPr="002C3D36">
        <w:rPr>
          <w:i/>
        </w:rPr>
        <w:t>NS-</w:t>
      </w:r>
      <w:proofErr w:type="spellStart"/>
      <w:r w:rsidRPr="002C3D36">
        <w:rPr>
          <w:i/>
        </w:rPr>
        <w:t>PmaxList</w:t>
      </w:r>
      <w:proofErr w:type="spellEnd"/>
      <w:r w:rsidRPr="002C3D36">
        <w:t xml:space="preserve"> within the </w:t>
      </w:r>
      <w:proofErr w:type="spellStart"/>
      <w:r w:rsidRPr="002C3D36">
        <w:rPr>
          <w:i/>
        </w:rPr>
        <w:t>freqBandInfo</w:t>
      </w:r>
      <w:proofErr w:type="spellEnd"/>
      <w:r w:rsidRPr="002C3D36">
        <w:t xml:space="preserve"> or </w:t>
      </w:r>
      <w:r w:rsidRPr="002C3D36">
        <w:rPr>
          <w:i/>
        </w:rPr>
        <w:t>multiBandInfoList-v10j0</w:t>
      </w:r>
      <w:r w:rsidRPr="002C3D36">
        <w:t>:</w:t>
      </w:r>
    </w:p>
    <w:p w14:paraId="1E10B94B" w14:textId="77777777" w:rsidR="0063075C" w:rsidRPr="002C3D36" w:rsidRDefault="0063075C" w:rsidP="0063075C">
      <w:pPr>
        <w:pStyle w:val="B4"/>
      </w:pPr>
      <w:r w:rsidRPr="002C3D36">
        <w:t>4&gt;</w:t>
      </w:r>
      <w:r w:rsidRPr="002C3D36">
        <w:tab/>
        <w:t xml:space="preserve">apply the first listed </w:t>
      </w:r>
      <w:proofErr w:type="spellStart"/>
      <w:r w:rsidRPr="002C3D36">
        <w:rPr>
          <w:i/>
        </w:rPr>
        <w:t>additionalSpectrumEmission</w:t>
      </w:r>
      <w:proofErr w:type="spellEnd"/>
      <w:r w:rsidRPr="002C3D36">
        <w:t xml:space="preserve"> which it supports among the values included in </w:t>
      </w:r>
      <w:r w:rsidRPr="002C3D36">
        <w:rPr>
          <w:i/>
        </w:rPr>
        <w:t>NS-</w:t>
      </w:r>
      <w:proofErr w:type="spellStart"/>
      <w:r w:rsidRPr="002C3D36">
        <w:rPr>
          <w:i/>
        </w:rPr>
        <w:t>PmaxList</w:t>
      </w:r>
      <w:proofErr w:type="spellEnd"/>
      <w:r w:rsidRPr="002C3D36">
        <w:t xml:space="preserve"> within </w:t>
      </w:r>
      <w:proofErr w:type="spellStart"/>
      <w:r w:rsidRPr="002C3D36">
        <w:rPr>
          <w:i/>
        </w:rPr>
        <w:t>freqBandInfo</w:t>
      </w:r>
      <w:proofErr w:type="spellEnd"/>
      <w:r w:rsidRPr="002C3D36">
        <w:t xml:space="preserve"> or </w:t>
      </w:r>
      <w:r w:rsidRPr="002C3D36">
        <w:rPr>
          <w:i/>
        </w:rPr>
        <w:t>multiBandInfolist-v10j0</w:t>
      </w:r>
      <w:r w:rsidRPr="002C3D36">
        <w:t>;</w:t>
      </w:r>
    </w:p>
    <w:p w14:paraId="02A1408D" w14:textId="77777777" w:rsidR="0063075C" w:rsidRPr="002C3D36" w:rsidRDefault="0063075C" w:rsidP="0063075C">
      <w:pPr>
        <w:pStyle w:val="B4"/>
      </w:pPr>
      <w:r w:rsidRPr="002C3D36">
        <w:t>4&gt;</w:t>
      </w:r>
      <w:r w:rsidRPr="002C3D36">
        <w:tab/>
        <w:t xml:space="preserve">if the </w:t>
      </w:r>
      <w:proofErr w:type="spellStart"/>
      <w:r w:rsidRPr="002C3D36">
        <w:rPr>
          <w:i/>
        </w:rPr>
        <w:t>additionalPmax</w:t>
      </w:r>
      <w:proofErr w:type="spellEnd"/>
      <w:r w:rsidRPr="002C3D36">
        <w:t xml:space="preserve"> is present in the same entry of the selected </w:t>
      </w:r>
      <w:proofErr w:type="spellStart"/>
      <w:r w:rsidRPr="002C3D36">
        <w:rPr>
          <w:i/>
        </w:rPr>
        <w:t>additionalSpectrumEmission</w:t>
      </w:r>
      <w:proofErr w:type="spellEnd"/>
      <w:r w:rsidRPr="002C3D36">
        <w:t xml:space="preserve"> within </w:t>
      </w:r>
      <w:r w:rsidRPr="002C3D36">
        <w:rPr>
          <w:i/>
        </w:rPr>
        <w:t>NS-</w:t>
      </w:r>
      <w:proofErr w:type="spellStart"/>
      <w:r w:rsidRPr="002C3D36">
        <w:rPr>
          <w:i/>
        </w:rPr>
        <w:t>PmaxList</w:t>
      </w:r>
      <w:proofErr w:type="spellEnd"/>
      <w:r w:rsidRPr="002C3D36">
        <w:t>:</w:t>
      </w:r>
    </w:p>
    <w:p w14:paraId="7F360D94" w14:textId="77777777" w:rsidR="0063075C" w:rsidRPr="002C3D36" w:rsidRDefault="0063075C" w:rsidP="0063075C">
      <w:pPr>
        <w:pStyle w:val="B5"/>
      </w:pPr>
      <w:r w:rsidRPr="002C3D36">
        <w:t>5&gt;</w:t>
      </w:r>
      <w:r w:rsidRPr="002C3D36">
        <w:tab/>
        <w:t xml:space="preserve">apply the </w:t>
      </w:r>
      <w:proofErr w:type="spellStart"/>
      <w:r w:rsidRPr="002C3D36">
        <w:rPr>
          <w:i/>
        </w:rPr>
        <w:t>additionalPmax</w:t>
      </w:r>
      <w:proofErr w:type="spellEnd"/>
      <w:r w:rsidRPr="002C3D36">
        <w:t>;</w:t>
      </w:r>
    </w:p>
    <w:p w14:paraId="57B3D4FD" w14:textId="77777777" w:rsidR="0063075C" w:rsidRPr="002C3D36" w:rsidRDefault="0063075C" w:rsidP="0063075C">
      <w:pPr>
        <w:pStyle w:val="B4"/>
      </w:pPr>
      <w:r w:rsidRPr="002C3D36">
        <w:t>4&gt;</w:t>
      </w:r>
      <w:r w:rsidRPr="002C3D36">
        <w:tab/>
        <w:t>else:</w:t>
      </w:r>
    </w:p>
    <w:p w14:paraId="28FEBFCF" w14:textId="77777777" w:rsidR="0063075C" w:rsidRPr="002C3D36" w:rsidRDefault="0063075C" w:rsidP="0063075C">
      <w:pPr>
        <w:pStyle w:val="B5"/>
      </w:pPr>
      <w:r w:rsidRPr="002C3D36">
        <w:t>5&gt;</w:t>
      </w:r>
      <w:r w:rsidRPr="002C3D36">
        <w:tab/>
        <w:t xml:space="preserve">apply the </w:t>
      </w:r>
      <w:r w:rsidRPr="002C3D36">
        <w:rPr>
          <w:i/>
        </w:rPr>
        <w:t>p-Max</w:t>
      </w:r>
      <w:r w:rsidRPr="002C3D36">
        <w:t>;</w:t>
      </w:r>
    </w:p>
    <w:p w14:paraId="50113021" w14:textId="77777777" w:rsidR="0063075C" w:rsidRPr="002C3D36" w:rsidRDefault="0063075C" w:rsidP="0063075C">
      <w:pPr>
        <w:pStyle w:val="B3"/>
      </w:pPr>
      <w:r w:rsidRPr="002C3D36">
        <w:t>3&gt;</w:t>
      </w:r>
      <w:r w:rsidRPr="002C3D36">
        <w:tab/>
        <w:t xml:space="preserve">if </w:t>
      </w:r>
      <w:proofErr w:type="spellStart"/>
      <w:r w:rsidRPr="002C3D36">
        <w:rPr>
          <w:i/>
          <w:iCs/>
        </w:rPr>
        <w:t>iab</w:t>
      </w:r>
      <w:proofErr w:type="spellEnd"/>
      <w:r w:rsidRPr="002C3D36">
        <w:rPr>
          <w:i/>
          <w:iCs/>
        </w:rPr>
        <w:t>-Support</w:t>
      </w:r>
      <w:r w:rsidRPr="002C3D36">
        <w:t xml:space="preserve"> is not provided for the selected PLMN nor the registered PLMN nor PLMN of the equivalent PLMN list:</w:t>
      </w:r>
    </w:p>
    <w:p w14:paraId="3E704A37" w14:textId="77777777" w:rsidR="0063075C" w:rsidRPr="002C3D36" w:rsidRDefault="0063075C" w:rsidP="0063075C">
      <w:pPr>
        <w:pStyle w:val="B4"/>
      </w:pPr>
      <w:r w:rsidRPr="002C3D36">
        <w:t>4&gt;</w:t>
      </w:r>
      <w:r w:rsidRPr="002C3D36">
        <w:tab/>
        <w:t>consider the cell as barred for IAB-MT in accordance with TS 36.304 [4];</w:t>
      </w:r>
    </w:p>
    <w:p w14:paraId="74DBECDB" w14:textId="77777777" w:rsidR="0063075C" w:rsidRPr="002C3D36" w:rsidRDefault="0063075C" w:rsidP="0063075C">
      <w:pPr>
        <w:pStyle w:val="B3"/>
      </w:pPr>
      <w:r w:rsidRPr="002C3D36">
        <w:t>3&gt;</w:t>
      </w:r>
      <w:r w:rsidRPr="002C3D36">
        <w:tab/>
        <w:t>else:</w:t>
      </w:r>
    </w:p>
    <w:p w14:paraId="341A7556" w14:textId="77777777" w:rsidR="0063075C" w:rsidRPr="002C3D36" w:rsidRDefault="0063075C" w:rsidP="0063075C">
      <w:pPr>
        <w:pStyle w:val="B4"/>
      </w:pPr>
      <w:r w:rsidRPr="002C3D36">
        <w:t>4&gt;</w:t>
      </w:r>
      <w:r w:rsidRPr="002C3D36">
        <w:tab/>
        <w:t xml:space="preserve">apply the </w:t>
      </w:r>
      <w:proofErr w:type="spellStart"/>
      <w:r w:rsidRPr="002C3D36">
        <w:rPr>
          <w:i/>
        </w:rPr>
        <w:t>additionalSpectrumEmission</w:t>
      </w:r>
      <w:proofErr w:type="spellEnd"/>
      <w:r w:rsidRPr="002C3D36">
        <w:t xml:space="preserve"> in </w:t>
      </w:r>
      <w:r w:rsidRPr="002C3D36">
        <w:rPr>
          <w:i/>
        </w:rPr>
        <w:t>SystemInformationBlockType2</w:t>
      </w:r>
      <w:r w:rsidRPr="002C3D36">
        <w:t xml:space="preserve"> and the </w:t>
      </w:r>
      <w:r w:rsidRPr="002C3D36">
        <w:rPr>
          <w:i/>
        </w:rPr>
        <w:t>p-Max</w:t>
      </w:r>
      <w:r w:rsidRPr="002C3D36">
        <w:t>;</w:t>
      </w:r>
    </w:p>
    <w:p w14:paraId="76142DBE" w14:textId="77777777" w:rsidR="0063075C" w:rsidRPr="002C3D36" w:rsidRDefault="0063075C" w:rsidP="0063075C">
      <w:pPr>
        <w:pStyle w:val="B2"/>
      </w:pPr>
      <w:r w:rsidRPr="002C3D36">
        <w:t>2&gt;</w:t>
      </w:r>
      <w:r w:rsidRPr="002C3D36">
        <w:tab/>
        <w:t>else:</w:t>
      </w:r>
    </w:p>
    <w:p w14:paraId="7F2BD97E" w14:textId="77777777" w:rsidR="0063075C" w:rsidRPr="002C3D36" w:rsidRDefault="0063075C" w:rsidP="0063075C">
      <w:pPr>
        <w:pStyle w:val="B3"/>
      </w:pPr>
      <w:r w:rsidRPr="002C3D36">
        <w:t>3&gt;</w:t>
      </w:r>
      <w:r w:rsidRPr="002C3D36">
        <w:tab/>
        <w:t>consider the cell as barred in accordance with TS 36.304 [4]; and</w:t>
      </w:r>
    </w:p>
    <w:p w14:paraId="5043A032" w14:textId="77777777" w:rsidR="0063075C" w:rsidRPr="002C3D36" w:rsidRDefault="0063075C" w:rsidP="0063075C">
      <w:pPr>
        <w:pStyle w:val="B3"/>
      </w:pPr>
      <w:r w:rsidRPr="002C3D36">
        <w:t>3&gt;</w:t>
      </w:r>
      <w:r w:rsidRPr="002C3D36">
        <w:tab/>
        <w:t xml:space="preserve">perform barring as if </w:t>
      </w:r>
      <w:proofErr w:type="spellStart"/>
      <w:r w:rsidRPr="002C3D36">
        <w:rPr>
          <w:i/>
        </w:rPr>
        <w:t>intraFreqReselection</w:t>
      </w:r>
      <w:proofErr w:type="spellEnd"/>
      <w:r w:rsidRPr="002C3D36">
        <w:t xml:space="preserve"> is set to </w:t>
      </w:r>
      <w:proofErr w:type="spellStart"/>
      <w:r w:rsidRPr="002C3D36">
        <w:rPr>
          <w:i/>
        </w:rPr>
        <w:t>notAllowed</w:t>
      </w:r>
      <w:proofErr w:type="spellEnd"/>
      <w:r w:rsidRPr="002C3D36">
        <w:t>,</w:t>
      </w:r>
      <w:r w:rsidRPr="002C3D36">
        <w:rPr>
          <w:i/>
        </w:rPr>
        <w:t xml:space="preserve"> </w:t>
      </w:r>
      <w:r w:rsidRPr="002C3D36">
        <w:t xml:space="preserve">and as if the </w:t>
      </w:r>
      <w:proofErr w:type="spellStart"/>
      <w:r w:rsidRPr="002C3D36">
        <w:rPr>
          <w:i/>
        </w:rPr>
        <w:t>csg</w:t>
      </w:r>
      <w:proofErr w:type="spellEnd"/>
      <w:r w:rsidRPr="002C3D36">
        <w:rPr>
          <w:i/>
        </w:rPr>
        <w:t>-Indication</w:t>
      </w:r>
      <w:r w:rsidRPr="002C3D36">
        <w:t xml:space="preserve"> is set to </w:t>
      </w:r>
      <w:r w:rsidRPr="002C3D36">
        <w:rPr>
          <w:i/>
        </w:rPr>
        <w:t>FALSE</w:t>
      </w:r>
      <w:r w:rsidRPr="002C3D36">
        <w:t>;</w:t>
      </w:r>
    </w:p>
    <w:p w14:paraId="4D658DE2" w14:textId="77777777" w:rsidR="0063075C" w:rsidRPr="002C3D36" w:rsidRDefault="0063075C" w:rsidP="0063075C">
      <w:r w:rsidRPr="002C3D36">
        <w:t xml:space="preserve">Upon receiving the </w:t>
      </w:r>
      <w:r w:rsidRPr="002C3D36">
        <w:rPr>
          <w:i/>
        </w:rPr>
        <w:t>SystemInformationBlockType1-NB</w:t>
      </w:r>
      <w:r w:rsidRPr="002C3D36">
        <w:t>, the UE shall:</w:t>
      </w:r>
    </w:p>
    <w:p w14:paraId="4C00EA46" w14:textId="77777777" w:rsidR="0063075C" w:rsidRPr="002C3D36" w:rsidRDefault="0063075C" w:rsidP="0063075C">
      <w:pPr>
        <w:pStyle w:val="B1"/>
      </w:pPr>
      <w:r w:rsidRPr="002C3D36">
        <w:t>1&gt;</w:t>
      </w:r>
      <w:r w:rsidRPr="002C3D36">
        <w:tab/>
        <w:t>if the upper layers indicate the selected core network type as 5GC:</w:t>
      </w:r>
    </w:p>
    <w:p w14:paraId="5A284ABB" w14:textId="77777777" w:rsidR="0063075C" w:rsidRPr="002C3D36" w:rsidRDefault="0063075C" w:rsidP="0063075C">
      <w:pPr>
        <w:pStyle w:val="B2"/>
      </w:pPr>
      <w:r w:rsidRPr="002C3D36">
        <w:t>2&gt;</w:t>
      </w:r>
      <w:r w:rsidRPr="002C3D36">
        <w:tab/>
        <w:t xml:space="preserve">in the remainder of the procedures use </w:t>
      </w:r>
      <w:proofErr w:type="spellStart"/>
      <w:r w:rsidRPr="002C3D36">
        <w:rPr>
          <w:i/>
        </w:rPr>
        <w:t>plmn-IdentityList</w:t>
      </w:r>
      <w:proofErr w:type="spellEnd"/>
      <w:r w:rsidRPr="002C3D36">
        <w:t xml:space="preserve">, </w:t>
      </w:r>
      <w:proofErr w:type="spellStart"/>
      <w:r w:rsidRPr="002C3D36">
        <w:rPr>
          <w:i/>
        </w:rPr>
        <w:t>trackingAreaCode</w:t>
      </w:r>
      <w:proofErr w:type="spellEnd"/>
      <w:r w:rsidRPr="002C3D36">
        <w:t xml:space="preserve">, and </w:t>
      </w:r>
      <w:proofErr w:type="spellStart"/>
      <w:r w:rsidRPr="002C3D36">
        <w:rPr>
          <w:i/>
        </w:rPr>
        <w:t>cellIdentity</w:t>
      </w:r>
      <w:proofErr w:type="spellEnd"/>
      <w:r w:rsidRPr="002C3D36">
        <w:t xml:space="preserve"> for the cell as received in the </w:t>
      </w:r>
      <w:r w:rsidRPr="002C3D36">
        <w:rPr>
          <w:i/>
        </w:rPr>
        <w:t>cellAccessRelatedInfo-5GC</w:t>
      </w:r>
      <w:r w:rsidRPr="002C3D36">
        <w:t>;</w:t>
      </w:r>
    </w:p>
    <w:p w14:paraId="56C7D6D4" w14:textId="77777777" w:rsidR="0063075C" w:rsidRPr="002C3D36" w:rsidRDefault="0063075C" w:rsidP="0063075C">
      <w:pPr>
        <w:pStyle w:val="B1"/>
      </w:pPr>
      <w:r w:rsidRPr="002C3D36">
        <w:t>1&gt;</w:t>
      </w:r>
      <w:r w:rsidRPr="002C3D36">
        <w:tab/>
        <w:t>else:</w:t>
      </w:r>
    </w:p>
    <w:p w14:paraId="4B895643" w14:textId="77777777" w:rsidR="0063075C" w:rsidRPr="002C3D36" w:rsidRDefault="0063075C" w:rsidP="0063075C">
      <w:pPr>
        <w:pStyle w:val="B2"/>
      </w:pPr>
      <w:r w:rsidRPr="002C3D36">
        <w:t>2&gt;</w:t>
      </w:r>
      <w:r w:rsidRPr="002C3D36">
        <w:tab/>
        <w:t xml:space="preserve">in the remainder of the procedures use </w:t>
      </w:r>
      <w:proofErr w:type="spellStart"/>
      <w:r w:rsidRPr="002C3D36">
        <w:rPr>
          <w:i/>
        </w:rPr>
        <w:t>plmn-IdentityList</w:t>
      </w:r>
      <w:proofErr w:type="spellEnd"/>
      <w:r w:rsidRPr="002C3D36">
        <w:t xml:space="preserve">, </w:t>
      </w:r>
      <w:proofErr w:type="spellStart"/>
      <w:r w:rsidRPr="002C3D36">
        <w:rPr>
          <w:i/>
        </w:rPr>
        <w:t>trackingAreaCode</w:t>
      </w:r>
      <w:proofErr w:type="spellEnd"/>
      <w:r w:rsidRPr="002C3D36">
        <w:t xml:space="preserve">, and </w:t>
      </w:r>
      <w:proofErr w:type="spellStart"/>
      <w:r w:rsidRPr="002C3D36">
        <w:rPr>
          <w:i/>
        </w:rPr>
        <w:t>cellIdentity</w:t>
      </w:r>
      <w:proofErr w:type="spellEnd"/>
      <w:r w:rsidRPr="002C3D36">
        <w:t xml:space="preserve"> for the cell as received in the </w:t>
      </w:r>
      <w:proofErr w:type="spellStart"/>
      <w:r w:rsidRPr="002C3D36">
        <w:rPr>
          <w:i/>
        </w:rPr>
        <w:t>cellAccessRelatedInfo</w:t>
      </w:r>
      <w:proofErr w:type="spellEnd"/>
      <w:r w:rsidRPr="002C3D36">
        <w:t>;</w:t>
      </w:r>
    </w:p>
    <w:p w14:paraId="6EBF1A9C" w14:textId="77777777" w:rsidR="0063075C" w:rsidRPr="002C3D36" w:rsidRDefault="0063075C" w:rsidP="0063075C">
      <w:pPr>
        <w:pStyle w:val="B1"/>
      </w:pPr>
      <w:r w:rsidRPr="002C3D36">
        <w:t>1&gt;</w:t>
      </w:r>
      <w:r w:rsidRPr="002C3D36">
        <w:tab/>
        <w:t xml:space="preserve">if the frequency band indicated in the </w:t>
      </w:r>
      <w:proofErr w:type="spellStart"/>
      <w:r w:rsidRPr="002C3D36">
        <w:rPr>
          <w:i/>
        </w:rPr>
        <w:t>freqBandIndicator</w:t>
      </w:r>
      <w:proofErr w:type="spellEnd"/>
      <w:r w:rsidRPr="002C3D36">
        <w:t xml:space="preserve"> is part of the frequency bands supported by the UE; or</w:t>
      </w:r>
    </w:p>
    <w:p w14:paraId="346CBD72" w14:textId="77777777" w:rsidR="0063075C" w:rsidRPr="002C3D36" w:rsidRDefault="0063075C" w:rsidP="0063075C">
      <w:pPr>
        <w:pStyle w:val="B1"/>
      </w:pPr>
      <w:r w:rsidRPr="002C3D36">
        <w:t>1&gt;</w:t>
      </w:r>
      <w:r w:rsidRPr="002C3D36">
        <w:tab/>
        <w:t xml:space="preserve">if one or more of the frequency bands indicated in the </w:t>
      </w:r>
      <w:proofErr w:type="spellStart"/>
      <w:r w:rsidRPr="002C3D36">
        <w:rPr>
          <w:i/>
          <w:iCs/>
        </w:rPr>
        <w:t>multiBandInfoList</w:t>
      </w:r>
      <w:proofErr w:type="spellEnd"/>
      <w:r w:rsidRPr="002C3D36">
        <w:rPr>
          <w:i/>
          <w:iCs/>
        </w:rPr>
        <w:t xml:space="preserve"> </w:t>
      </w:r>
      <w:r w:rsidRPr="002C3D36">
        <w:t>are part of the frequency bands supported by the UE:</w:t>
      </w:r>
    </w:p>
    <w:p w14:paraId="4AAC921C" w14:textId="77777777" w:rsidR="0063075C" w:rsidRPr="002C3D36" w:rsidRDefault="0063075C" w:rsidP="0063075C">
      <w:pPr>
        <w:pStyle w:val="B2"/>
      </w:pPr>
      <w:r w:rsidRPr="002C3D36">
        <w:t>2&gt;</w:t>
      </w:r>
      <w:r w:rsidRPr="002C3D36">
        <w:tab/>
        <w:t xml:space="preserve">forward the </w:t>
      </w:r>
      <w:proofErr w:type="spellStart"/>
      <w:r w:rsidRPr="002C3D36">
        <w:rPr>
          <w:i/>
        </w:rPr>
        <w:t>cellIdentity</w:t>
      </w:r>
      <w:proofErr w:type="spellEnd"/>
      <w:r w:rsidRPr="002C3D36">
        <w:t xml:space="preserve"> to upper layers;</w:t>
      </w:r>
    </w:p>
    <w:p w14:paraId="596E11E3" w14:textId="77777777" w:rsidR="0063075C" w:rsidRPr="002C3D36" w:rsidRDefault="0063075C" w:rsidP="0063075C">
      <w:pPr>
        <w:pStyle w:val="B2"/>
      </w:pPr>
      <w:r w:rsidRPr="002C3D36">
        <w:t>2&gt;</w:t>
      </w:r>
      <w:r w:rsidRPr="002C3D36">
        <w:tab/>
        <w:t xml:space="preserve">forward the </w:t>
      </w:r>
      <w:proofErr w:type="spellStart"/>
      <w:r w:rsidRPr="002C3D36">
        <w:rPr>
          <w:i/>
          <w:iCs/>
        </w:rPr>
        <w:t>trackingAreaCode</w:t>
      </w:r>
      <w:proofErr w:type="spellEnd"/>
      <w:r w:rsidRPr="002C3D36">
        <w:t xml:space="preserve"> to upper layers;</w:t>
      </w:r>
    </w:p>
    <w:p w14:paraId="6EB129DF" w14:textId="77777777" w:rsidR="0063075C" w:rsidRPr="002C3D36" w:rsidRDefault="0063075C" w:rsidP="0063075C">
      <w:pPr>
        <w:pStyle w:val="B2"/>
      </w:pPr>
      <w:r w:rsidRPr="002C3D36">
        <w:t>2&gt;</w:t>
      </w:r>
      <w:r w:rsidRPr="002C3D36">
        <w:tab/>
        <w:t xml:space="preserve">if </w:t>
      </w:r>
      <w:proofErr w:type="spellStart"/>
      <w:r w:rsidRPr="002C3D36">
        <w:rPr>
          <w:i/>
        </w:rPr>
        <w:t>attachWithoutPDN</w:t>
      </w:r>
      <w:proofErr w:type="spellEnd"/>
      <w:r w:rsidRPr="002C3D36">
        <w:rPr>
          <w:i/>
        </w:rPr>
        <w:t>-Connectivity</w:t>
      </w:r>
      <w:r w:rsidRPr="002C3D36">
        <w:t xml:space="preserve"> is received for the selected PLMN:</w:t>
      </w:r>
    </w:p>
    <w:p w14:paraId="1DA04C3F" w14:textId="77777777" w:rsidR="0063075C" w:rsidRPr="002C3D36" w:rsidRDefault="0063075C" w:rsidP="0063075C">
      <w:pPr>
        <w:pStyle w:val="B3"/>
      </w:pPr>
      <w:r w:rsidRPr="002C3D36">
        <w:t>3&gt;</w:t>
      </w:r>
      <w:r w:rsidRPr="002C3D36">
        <w:tab/>
        <w:t xml:space="preserve">forward the </w:t>
      </w:r>
      <w:proofErr w:type="spellStart"/>
      <w:r w:rsidRPr="002C3D36">
        <w:t>a</w:t>
      </w:r>
      <w:r w:rsidRPr="002C3D36">
        <w:rPr>
          <w:i/>
        </w:rPr>
        <w:t>ttachWithoutPDN</w:t>
      </w:r>
      <w:proofErr w:type="spellEnd"/>
      <w:r w:rsidRPr="002C3D36">
        <w:rPr>
          <w:i/>
        </w:rPr>
        <w:t>-Connectivity</w:t>
      </w:r>
      <w:r w:rsidRPr="002C3D36">
        <w:t xml:space="preserve"> to upper layers;</w:t>
      </w:r>
    </w:p>
    <w:p w14:paraId="2999C6A8" w14:textId="77777777" w:rsidR="0063075C" w:rsidRPr="002C3D36" w:rsidRDefault="0063075C" w:rsidP="0063075C">
      <w:pPr>
        <w:pStyle w:val="B2"/>
      </w:pPr>
      <w:r w:rsidRPr="002C3D36">
        <w:t>2&gt;</w:t>
      </w:r>
      <w:r w:rsidRPr="002C3D36">
        <w:tab/>
        <w:t>else</w:t>
      </w:r>
    </w:p>
    <w:p w14:paraId="0B66F699" w14:textId="77777777" w:rsidR="0063075C" w:rsidRPr="002C3D36" w:rsidRDefault="0063075C" w:rsidP="0063075C">
      <w:pPr>
        <w:pStyle w:val="B3"/>
      </w:pPr>
      <w:r w:rsidRPr="002C3D36">
        <w:lastRenderedPageBreak/>
        <w:t>3&gt;</w:t>
      </w:r>
      <w:r w:rsidRPr="002C3D36">
        <w:tab/>
        <w:t xml:space="preserve">indicate to upper layers that </w:t>
      </w:r>
      <w:proofErr w:type="spellStart"/>
      <w:r w:rsidRPr="002C3D36">
        <w:rPr>
          <w:i/>
        </w:rPr>
        <w:t>attachWithoutPDN</w:t>
      </w:r>
      <w:proofErr w:type="spellEnd"/>
      <w:r w:rsidRPr="002C3D36">
        <w:rPr>
          <w:i/>
        </w:rPr>
        <w:t>-Connectivity</w:t>
      </w:r>
      <w:r w:rsidRPr="002C3D36">
        <w:t xml:space="preserve"> is not present;</w:t>
      </w:r>
    </w:p>
    <w:p w14:paraId="080EFDB6" w14:textId="77777777" w:rsidR="0063075C" w:rsidRPr="002C3D36" w:rsidRDefault="0063075C" w:rsidP="0063075C">
      <w:pPr>
        <w:pStyle w:val="B2"/>
      </w:pPr>
      <w:r w:rsidRPr="002C3D36">
        <w:t>2&gt;</w:t>
      </w:r>
      <w:r w:rsidRPr="002C3D36">
        <w:tab/>
        <w:t>if the UE is capable of 5G NAS:</w:t>
      </w:r>
    </w:p>
    <w:p w14:paraId="4227F673" w14:textId="77777777" w:rsidR="0063075C" w:rsidRPr="002C3D36" w:rsidRDefault="0063075C" w:rsidP="0063075C">
      <w:pPr>
        <w:pStyle w:val="B3"/>
        <w:rPr>
          <w:lang w:eastAsia="zh-CN"/>
        </w:rPr>
      </w:pPr>
      <w:r w:rsidRPr="002C3D36">
        <w:t>3&gt;</w:t>
      </w:r>
      <w:r w:rsidRPr="002C3D36">
        <w:tab/>
        <w:t xml:space="preserve">forward </w:t>
      </w:r>
      <w:r w:rsidRPr="002C3D36">
        <w:rPr>
          <w:i/>
        </w:rPr>
        <w:t>ng-U-</w:t>
      </w:r>
      <w:proofErr w:type="spellStart"/>
      <w:r w:rsidRPr="002C3D36">
        <w:rPr>
          <w:i/>
        </w:rPr>
        <w:t>DataTransfer</w:t>
      </w:r>
      <w:proofErr w:type="spellEnd"/>
      <w:r w:rsidRPr="002C3D36">
        <w:rPr>
          <w:i/>
        </w:rPr>
        <w:t xml:space="preserve"> </w:t>
      </w:r>
      <w:r w:rsidRPr="002C3D36">
        <w:t>to upper layers, if present for the selected PLMN</w:t>
      </w:r>
      <w:r w:rsidRPr="002C3D36">
        <w:rPr>
          <w:lang w:eastAsia="zh-CN"/>
        </w:rPr>
        <w:t>;</w:t>
      </w:r>
    </w:p>
    <w:p w14:paraId="1226709F" w14:textId="77777777" w:rsidR="0063075C" w:rsidRPr="002C3D36" w:rsidRDefault="0063075C" w:rsidP="0063075C">
      <w:pPr>
        <w:pStyle w:val="B3"/>
      </w:pPr>
      <w:r w:rsidRPr="002C3D36">
        <w:t>3&gt;</w:t>
      </w:r>
      <w:r w:rsidRPr="002C3D36">
        <w:tab/>
        <w:t xml:space="preserve">forward </w:t>
      </w:r>
      <w:r w:rsidRPr="002C3D36">
        <w:rPr>
          <w:i/>
        </w:rPr>
        <w:t>up-CIoT-5GS-Optimisation</w:t>
      </w:r>
      <w:r w:rsidRPr="002C3D36">
        <w:t xml:space="preserve"> to upper layers, if present for the selected PLMN</w:t>
      </w:r>
      <w:r w:rsidRPr="002C3D36">
        <w:rPr>
          <w:lang w:eastAsia="zh-CN"/>
        </w:rPr>
        <w:t>;</w:t>
      </w:r>
    </w:p>
    <w:p w14:paraId="67BB4B3E" w14:textId="77777777" w:rsidR="0063075C" w:rsidRPr="002C3D36" w:rsidRDefault="0063075C" w:rsidP="0063075C">
      <w:pPr>
        <w:pStyle w:val="B2"/>
      </w:pPr>
      <w:r w:rsidRPr="002C3D36">
        <w:t>2&gt;</w:t>
      </w:r>
      <w:r w:rsidRPr="002C3D36">
        <w:tab/>
        <w:t xml:space="preserve">if, for the frequency band selected by the UE (from </w:t>
      </w:r>
      <w:proofErr w:type="spellStart"/>
      <w:r w:rsidRPr="002C3D36">
        <w:rPr>
          <w:i/>
        </w:rPr>
        <w:t>freqBandIndicator</w:t>
      </w:r>
      <w:proofErr w:type="spellEnd"/>
      <w:r w:rsidRPr="002C3D36">
        <w:t xml:space="preserve"> or </w:t>
      </w:r>
      <w:proofErr w:type="spellStart"/>
      <w:r w:rsidRPr="002C3D36">
        <w:rPr>
          <w:i/>
        </w:rPr>
        <w:t>multiBandInfoList</w:t>
      </w:r>
      <w:proofErr w:type="spellEnd"/>
      <w:r w:rsidRPr="002C3D36">
        <w:t xml:space="preserve">), the </w:t>
      </w:r>
      <w:proofErr w:type="spellStart"/>
      <w:r w:rsidRPr="002C3D36">
        <w:rPr>
          <w:i/>
        </w:rPr>
        <w:t>freqBandInfo</w:t>
      </w:r>
      <w:proofErr w:type="spellEnd"/>
      <w:r w:rsidRPr="002C3D36">
        <w:t xml:space="preserve"> is present and the UE capable of </w:t>
      </w:r>
      <w:proofErr w:type="spellStart"/>
      <w:r w:rsidRPr="002C3D36">
        <w:rPr>
          <w:i/>
        </w:rPr>
        <w:t>multiNS-Pmax</w:t>
      </w:r>
      <w:proofErr w:type="spellEnd"/>
      <w:r w:rsidRPr="002C3D36">
        <w:t xml:space="preserve"> supports at least one </w:t>
      </w:r>
      <w:proofErr w:type="spellStart"/>
      <w:r w:rsidRPr="002C3D36">
        <w:rPr>
          <w:i/>
        </w:rPr>
        <w:t>additionalSpectrumEmission</w:t>
      </w:r>
      <w:proofErr w:type="spellEnd"/>
      <w:r w:rsidRPr="002C3D36">
        <w:t xml:space="preserve"> in the </w:t>
      </w:r>
      <w:r w:rsidRPr="002C3D36">
        <w:rPr>
          <w:i/>
        </w:rPr>
        <w:t>NS-</w:t>
      </w:r>
      <w:proofErr w:type="spellStart"/>
      <w:r w:rsidRPr="002C3D36">
        <w:rPr>
          <w:i/>
        </w:rPr>
        <w:t>PmaxList</w:t>
      </w:r>
      <w:proofErr w:type="spellEnd"/>
      <w:r w:rsidRPr="002C3D36">
        <w:t xml:space="preserve"> within the </w:t>
      </w:r>
      <w:proofErr w:type="spellStart"/>
      <w:r w:rsidRPr="002C3D36">
        <w:rPr>
          <w:i/>
        </w:rPr>
        <w:t>freqBandInfo</w:t>
      </w:r>
      <w:proofErr w:type="spellEnd"/>
      <w:r w:rsidRPr="002C3D36">
        <w:t>:</w:t>
      </w:r>
    </w:p>
    <w:p w14:paraId="17426E4E" w14:textId="77777777" w:rsidR="0063075C" w:rsidRPr="002C3D36" w:rsidRDefault="0063075C" w:rsidP="0063075C">
      <w:pPr>
        <w:pStyle w:val="B3"/>
      </w:pPr>
      <w:r w:rsidRPr="002C3D36">
        <w:t>3&gt;</w:t>
      </w:r>
      <w:r w:rsidRPr="002C3D36">
        <w:tab/>
        <w:t xml:space="preserve">apply the first listed </w:t>
      </w:r>
      <w:proofErr w:type="spellStart"/>
      <w:r w:rsidRPr="002C3D36">
        <w:rPr>
          <w:i/>
        </w:rPr>
        <w:t>additionalSpectrumEmission</w:t>
      </w:r>
      <w:proofErr w:type="spellEnd"/>
      <w:r w:rsidRPr="002C3D36">
        <w:t xml:space="preserve"> which it supports among the values included in </w:t>
      </w:r>
      <w:r w:rsidRPr="002C3D36">
        <w:rPr>
          <w:i/>
        </w:rPr>
        <w:t>NS-</w:t>
      </w:r>
      <w:proofErr w:type="spellStart"/>
      <w:r w:rsidRPr="002C3D36">
        <w:rPr>
          <w:i/>
        </w:rPr>
        <w:t>PmaxList</w:t>
      </w:r>
      <w:proofErr w:type="spellEnd"/>
      <w:r w:rsidRPr="002C3D36">
        <w:t xml:space="preserve"> within </w:t>
      </w:r>
      <w:proofErr w:type="spellStart"/>
      <w:r w:rsidRPr="002C3D36">
        <w:rPr>
          <w:i/>
        </w:rPr>
        <w:t>freqBandInfo</w:t>
      </w:r>
      <w:proofErr w:type="spellEnd"/>
      <w:r w:rsidRPr="002C3D36">
        <w:t>;</w:t>
      </w:r>
    </w:p>
    <w:p w14:paraId="6A8E6593" w14:textId="77777777" w:rsidR="0063075C" w:rsidRPr="002C3D36" w:rsidRDefault="0063075C" w:rsidP="0063075C">
      <w:pPr>
        <w:pStyle w:val="B3"/>
      </w:pPr>
      <w:r w:rsidRPr="002C3D36">
        <w:t>3&gt;</w:t>
      </w:r>
      <w:r w:rsidRPr="002C3D36">
        <w:tab/>
        <w:t xml:space="preserve">if the </w:t>
      </w:r>
      <w:proofErr w:type="spellStart"/>
      <w:r w:rsidRPr="002C3D36">
        <w:rPr>
          <w:i/>
        </w:rPr>
        <w:t>additionalPmax</w:t>
      </w:r>
      <w:proofErr w:type="spellEnd"/>
      <w:r w:rsidRPr="002C3D36">
        <w:t xml:space="preserve"> is present in the same entry of the selected </w:t>
      </w:r>
      <w:proofErr w:type="spellStart"/>
      <w:r w:rsidRPr="002C3D36">
        <w:rPr>
          <w:i/>
        </w:rPr>
        <w:t>additionalSpectrumEmission</w:t>
      </w:r>
      <w:proofErr w:type="spellEnd"/>
      <w:r w:rsidRPr="002C3D36">
        <w:t xml:space="preserve"> within </w:t>
      </w:r>
      <w:r w:rsidRPr="002C3D36">
        <w:rPr>
          <w:i/>
        </w:rPr>
        <w:t>NS-</w:t>
      </w:r>
      <w:proofErr w:type="spellStart"/>
      <w:r w:rsidRPr="002C3D36">
        <w:rPr>
          <w:i/>
        </w:rPr>
        <w:t>PmaxList</w:t>
      </w:r>
      <w:proofErr w:type="spellEnd"/>
      <w:r w:rsidRPr="002C3D36">
        <w:t>:</w:t>
      </w:r>
    </w:p>
    <w:p w14:paraId="73DB9DED" w14:textId="77777777" w:rsidR="0063075C" w:rsidRPr="002C3D36" w:rsidRDefault="0063075C" w:rsidP="0063075C">
      <w:pPr>
        <w:pStyle w:val="B4"/>
      </w:pPr>
      <w:r w:rsidRPr="002C3D36">
        <w:t>4&gt;</w:t>
      </w:r>
      <w:r w:rsidRPr="002C3D36">
        <w:tab/>
        <w:t xml:space="preserve">apply the </w:t>
      </w:r>
      <w:proofErr w:type="spellStart"/>
      <w:r w:rsidRPr="002C3D36">
        <w:rPr>
          <w:i/>
        </w:rPr>
        <w:t>additionalPmax</w:t>
      </w:r>
      <w:proofErr w:type="spellEnd"/>
      <w:r w:rsidRPr="002C3D36">
        <w:t>;</w:t>
      </w:r>
    </w:p>
    <w:p w14:paraId="4B469205" w14:textId="77777777" w:rsidR="0063075C" w:rsidRPr="002C3D36" w:rsidRDefault="0063075C" w:rsidP="0063075C">
      <w:pPr>
        <w:pStyle w:val="B3"/>
      </w:pPr>
      <w:r w:rsidRPr="002C3D36">
        <w:t>3&gt;</w:t>
      </w:r>
      <w:r w:rsidRPr="002C3D36">
        <w:tab/>
        <w:t>else:</w:t>
      </w:r>
    </w:p>
    <w:p w14:paraId="6D5CACA5" w14:textId="77777777" w:rsidR="0063075C" w:rsidRPr="002C3D36" w:rsidRDefault="0063075C" w:rsidP="0063075C">
      <w:pPr>
        <w:pStyle w:val="B4"/>
      </w:pPr>
      <w:r w:rsidRPr="002C3D36">
        <w:t>4&gt;</w:t>
      </w:r>
      <w:r w:rsidRPr="002C3D36">
        <w:tab/>
        <w:t xml:space="preserve">apply the </w:t>
      </w:r>
      <w:r w:rsidRPr="002C3D36">
        <w:rPr>
          <w:i/>
        </w:rPr>
        <w:t>p-Max</w:t>
      </w:r>
      <w:r w:rsidRPr="002C3D36">
        <w:t>;</w:t>
      </w:r>
    </w:p>
    <w:p w14:paraId="17582630" w14:textId="77777777" w:rsidR="0063075C" w:rsidRPr="002C3D36" w:rsidRDefault="0063075C" w:rsidP="0063075C">
      <w:pPr>
        <w:pStyle w:val="B2"/>
      </w:pPr>
      <w:r w:rsidRPr="002C3D36">
        <w:t>2&gt;</w:t>
      </w:r>
      <w:r w:rsidRPr="002C3D36">
        <w:tab/>
        <w:t>else:</w:t>
      </w:r>
    </w:p>
    <w:p w14:paraId="2BBDB6D0" w14:textId="77777777" w:rsidR="0063075C" w:rsidRPr="002C3D36" w:rsidRDefault="0063075C" w:rsidP="0063075C">
      <w:pPr>
        <w:pStyle w:val="B3"/>
      </w:pPr>
      <w:r w:rsidRPr="002C3D36">
        <w:t>3&gt;</w:t>
      </w:r>
      <w:r w:rsidRPr="002C3D36">
        <w:tab/>
        <w:t xml:space="preserve">apply the </w:t>
      </w:r>
      <w:proofErr w:type="spellStart"/>
      <w:r w:rsidRPr="002C3D36">
        <w:rPr>
          <w:i/>
        </w:rPr>
        <w:t>additionalSpectrumEmission</w:t>
      </w:r>
      <w:proofErr w:type="spellEnd"/>
      <w:r w:rsidRPr="002C3D36">
        <w:t xml:space="preserve"> in </w:t>
      </w:r>
      <w:r w:rsidRPr="002C3D36">
        <w:rPr>
          <w:i/>
        </w:rPr>
        <w:t>SystemInformationBlockType2-NB</w:t>
      </w:r>
      <w:r w:rsidRPr="002C3D36">
        <w:t xml:space="preserve"> and the </w:t>
      </w:r>
      <w:r w:rsidRPr="002C3D36">
        <w:rPr>
          <w:i/>
        </w:rPr>
        <w:t>p-Max</w:t>
      </w:r>
      <w:r w:rsidRPr="002C3D36">
        <w:t>;</w:t>
      </w:r>
    </w:p>
    <w:p w14:paraId="281B05F5" w14:textId="77777777" w:rsidR="0063075C" w:rsidRPr="002C3D36" w:rsidRDefault="0063075C" w:rsidP="0063075C">
      <w:pPr>
        <w:pStyle w:val="B1"/>
      </w:pPr>
      <w:r w:rsidRPr="002C3D36">
        <w:t>1&gt;</w:t>
      </w:r>
      <w:r w:rsidRPr="002C3D36">
        <w:tab/>
        <w:t>else:</w:t>
      </w:r>
    </w:p>
    <w:p w14:paraId="2FC04AEB" w14:textId="77777777" w:rsidR="0063075C" w:rsidRPr="002C3D36" w:rsidRDefault="0063075C" w:rsidP="0063075C">
      <w:pPr>
        <w:pStyle w:val="B2"/>
      </w:pPr>
      <w:r w:rsidRPr="002C3D36">
        <w:t>2&gt;</w:t>
      </w:r>
      <w:r w:rsidRPr="002C3D36">
        <w:tab/>
        <w:t>consider the cell as barred in accordance with TS 36.304 [4]; and</w:t>
      </w:r>
    </w:p>
    <w:p w14:paraId="7F06D4B6" w14:textId="77777777" w:rsidR="0063075C" w:rsidRPr="002C3D36" w:rsidRDefault="0063075C" w:rsidP="0063075C">
      <w:pPr>
        <w:pStyle w:val="B2"/>
      </w:pPr>
      <w:r w:rsidRPr="002C3D36">
        <w:t>2&gt;</w:t>
      </w:r>
      <w:r w:rsidRPr="002C3D36">
        <w:tab/>
        <w:t xml:space="preserve">perform barring as if </w:t>
      </w:r>
      <w:proofErr w:type="spellStart"/>
      <w:r w:rsidRPr="002C3D36">
        <w:rPr>
          <w:i/>
        </w:rPr>
        <w:t>intraFreqReselection</w:t>
      </w:r>
      <w:proofErr w:type="spellEnd"/>
      <w:r w:rsidRPr="002C3D36">
        <w:t xml:space="preserve"> is set to </w:t>
      </w:r>
      <w:proofErr w:type="spellStart"/>
      <w:r w:rsidRPr="002C3D36">
        <w:rPr>
          <w:i/>
        </w:rPr>
        <w:t>notAllowed</w:t>
      </w:r>
      <w:proofErr w:type="spellEnd"/>
      <w:r w:rsidRPr="002C3D36">
        <w:t>.</w:t>
      </w:r>
    </w:p>
    <w:p w14:paraId="441B44ED" w14:textId="77777777" w:rsidR="0063075C" w:rsidRPr="002C3D36" w:rsidRDefault="0063075C" w:rsidP="0063075C">
      <w:r w:rsidRPr="002C3D36">
        <w:t xml:space="preserve">No UE requirements related to the contents of </w:t>
      </w:r>
      <w:r w:rsidRPr="002C3D36">
        <w:rPr>
          <w:i/>
        </w:rPr>
        <w:t xml:space="preserve">SystemInformationBlockType1-MBMS </w:t>
      </w:r>
      <w:r w:rsidRPr="002C3D36">
        <w:t>apply other than those specified elsewhere e.g. within procedures using the concerned system information, and/ or within the corresponding field descriptions.</w:t>
      </w:r>
    </w:p>
    <w:p w14:paraId="68C9CD36" w14:textId="77777777" w:rsidR="001E41F3" w:rsidRDefault="001E41F3">
      <w:pPr>
        <w:rPr>
          <w:noProof/>
        </w:rPr>
      </w:pPr>
    </w:p>
    <w:p w14:paraId="11F60347" w14:textId="77777777" w:rsidR="00BF2FA3" w:rsidRPr="002C3D36" w:rsidRDefault="00BF2FA3" w:rsidP="00BF2FA3">
      <w:pPr>
        <w:pStyle w:val="Heading3"/>
      </w:pPr>
      <w:bookmarkStart w:id="40" w:name="_Toc20487181"/>
      <w:bookmarkStart w:id="41" w:name="_Toc29342476"/>
      <w:bookmarkStart w:id="42" w:name="_Toc29343615"/>
      <w:bookmarkStart w:id="43" w:name="_Toc36566875"/>
      <w:bookmarkStart w:id="44" w:name="_Toc36810308"/>
      <w:bookmarkStart w:id="45" w:name="_Toc36846672"/>
      <w:bookmarkStart w:id="46" w:name="_Toc36939325"/>
      <w:bookmarkStart w:id="47" w:name="_Toc37082305"/>
      <w:bookmarkStart w:id="48" w:name="_Toc46480937"/>
      <w:bookmarkStart w:id="49" w:name="_Toc46482171"/>
      <w:bookmarkStart w:id="50" w:name="_Toc46483405"/>
      <w:bookmarkStart w:id="51" w:name="_Toc76472840"/>
      <w:r w:rsidRPr="002C3D36">
        <w:t>6.2.2</w:t>
      </w:r>
      <w:r w:rsidRPr="002C3D36">
        <w:tab/>
        <w:t>Message definitions</w:t>
      </w:r>
      <w:bookmarkEnd w:id="40"/>
      <w:bookmarkEnd w:id="41"/>
      <w:bookmarkEnd w:id="42"/>
      <w:bookmarkEnd w:id="43"/>
      <w:bookmarkEnd w:id="44"/>
      <w:bookmarkEnd w:id="45"/>
      <w:bookmarkEnd w:id="46"/>
      <w:bookmarkEnd w:id="47"/>
      <w:bookmarkEnd w:id="48"/>
      <w:bookmarkEnd w:id="49"/>
      <w:bookmarkEnd w:id="50"/>
      <w:bookmarkEnd w:id="51"/>
    </w:p>
    <w:p w14:paraId="4920FF7C" w14:textId="77777777" w:rsidR="00BF2FA3" w:rsidRDefault="00BF2FA3">
      <w:pPr>
        <w:rPr>
          <w:noProof/>
        </w:rPr>
      </w:pPr>
    </w:p>
    <w:p w14:paraId="3EED868E" w14:textId="77777777" w:rsidR="002215B0" w:rsidRPr="002C3D36" w:rsidRDefault="002215B0" w:rsidP="002215B0">
      <w:pPr>
        <w:pStyle w:val="Heading4"/>
      </w:pPr>
      <w:bookmarkStart w:id="52" w:name="_Toc20487230"/>
      <w:bookmarkStart w:id="53" w:name="_Toc29342525"/>
      <w:bookmarkStart w:id="54" w:name="_Toc29343664"/>
      <w:bookmarkStart w:id="55" w:name="_Toc36566925"/>
      <w:bookmarkStart w:id="56" w:name="_Toc36810362"/>
      <w:bookmarkStart w:id="57" w:name="_Toc36846726"/>
      <w:bookmarkStart w:id="58" w:name="_Toc36939379"/>
      <w:bookmarkStart w:id="59" w:name="_Toc37082359"/>
      <w:bookmarkStart w:id="60" w:name="_Toc46480989"/>
      <w:bookmarkStart w:id="61" w:name="_Toc46482223"/>
      <w:bookmarkStart w:id="62" w:name="_Toc46483457"/>
      <w:bookmarkStart w:id="63" w:name="_Toc76472892"/>
      <w:r w:rsidRPr="002C3D36">
        <w:t>–</w:t>
      </w:r>
      <w:r w:rsidRPr="002C3D36">
        <w:tab/>
      </w:r>
      <w:r w:rsidRPr="002C3D36">
        <w:rPr>
          <w:i/>
          <w:noProof/>
        </w:rPr>
        <w:t>SystemInformationBlockType1</w:t>
      </w:r>
      <w:bookmarkEnd w:id="52"/>
      <w:bookmarkEnd w:id="53"/>
      <w:bookmarkEnd w:id="54"/>
      <w:bookmarkEnd w:id="55"/>
      <w:bookmarkEnd w:id="56"/>
      <w:bookmarkEnd w:id="57"/>
      <w:bookmarkEnd w:id="58"/>
      <w:bookmarkEnd w:id="59"/>
      <w:bookmarkEnd w:id="60"/>
      <w:bookmarkEnd w:id="61"/>
      <w:bookmarkEnd w:id="62"/>
      <w:bookmarkEnd w:id="63"/>
    </w:p>
    <w:p w14:paraId="394FC6E2" w14:textId="77777777" w:rsidR="002215B0" w:rsidRPr="002C3D36" w:rsidRDefault="002215B0" w:rsidP="002215B0">
      <w:r w:rsidRPr="002C3D36">
        <w:rPr>
          <w:i/>
          <w:noProof/>
        </w:rPr>
        <w:t>SystemInformationBlockType1</w:t>
      </w:r>
      <w:r w:rsidRPr="002C3D36">
        <w:rPr>
          <w:noProof/>
        </w:rPr>
        <w:t xml:space="preserve"> </w:t>
      </w:r>
      <w:r w:rsidRPr="002C3D36">
        <w:t>contains information relevant when evaluating if a UE is allowed to access a cell and defines the scheduling of other system information.</w:t>
      </w:r>
      <w:r w:rsidRPr="002C3D36">
        <w:rPr>
          <w:i/>
        </w:rPr>
        <w:t xml:space="preserve"> SystemInformationBlockType1-BR</w:t>
      </w:r>
      <w:r w:rsidRPr="002C3D36">
        <w:t xml:space="preserve"> uses the same structure as </w:t>
      </w:r>
      <w:r w:rsidRPr="002C3D36">
        <w:rPr>
          <w:i/>
        </w:rPr>
        <w:t>SystemInformationBlockType1</w:t>
      </w:r>
      <w:r w:rsidRPr="002C3D36">
        <w:t>.</w:t>
      </w:r>
    </w:p>
    <w:p w14:paraId="448DA903" w14:textId="77777777" w:rsidR="002215B0" w:rsidRPr="002C3D36" w:rsidRDefault="002215B0" w:rsidP="002215B0">
      <w:pPr>
        <w:pStyle w:val="B1"/>
        <w:keepNext/>
        <w:keepLines/>
      </w:pPr>
      <w:r w:rsidRPr="002C3D36">
        <w:t>Signalling radio bearer: N/A</w:t>
      </w:r>
    </w:p>
    <w:p w14:paraId="0999BAED" w14:textId="77777777" w:rsidR="002215B0" w:rsidRPr="002C3D36" w:rsidRDefault="002215B0" w:rsidP="002215B0">
      <w:pPr>
        <w:pStyle w:val="B1"/>
        <w:keepNext/>
        <w:keepLines/>
      </w:pPr>
      <w:r w:rsidRPr="002C3D36">
        <w:t>RLC-SAP: TM</w:t>
      </w:r>
    </w:p>
    <w:p w14:paraId="69A4B99D" w14:textId="77777777" w:rsidR="002215B0" w:rsidRPr="002C3D36" w:rsidRDefault="002215B0" w:rsidP="002215B0">
      <w:pPr>
        <w:pStyle w:val="B1"/>
        <w:keepNext/>
        <w:keepLines/>
      </w:pPr>
      <w:r w:rsidRPr="002C3D36">
        <w:t>Logical channels: BCCH and BR-BCCH</w:t>
      </w:r>
    </w:p>
    <w:p w14:paraId="6F71999E" w14:textId="77777777" w:rsidR="002215B0" w:rsidRPr="002C3D36" w:rsidRDefault="002215B0" w:rsidP="002215B0">
      <w:pPr>
        <w:pStyle w:val="B1"/>
        <w:keepNext/>
        <w:keepLines/>
      </w:pPr>
      <w:r w:rsidRPr="002C3D36">
        <w:t>Direction: E</w:t>
      </w:r>
      <w:r w:rsidRPr="002C3D36">
        <w:noBreakHyphen/>
        <w:t>UTRAN to UE</w:t>
      </w:r>
    </w:p>
    <w:p w14:paraId="741F3D94" w14:textId="77777777" w:rsidR="002215B0" w:rsidRPr="002C3D36" w:rsidRDefault="002215B0" w:rsidP="002215B0">
      <w:pPr>
        <w:pStyle w:val="TH"/>
        <w:rPr>
          <w:bCs/>
          <w:i/>
          <w:iCs/>
        </w:rPr>
      </w:pPr>
      <w:r w:rsidRPr="002C3D36">
        <w:rPr>
          <w:bCs/>
          <w:i/>
          <w:iCs/>
          <w:noProof/>
        </w:rPr>
        <w:t>SystemInformationBlockType1 message</w:t>
      </w:r>
    </w:p>
    <w:p w14:paraId="6D8A4848" w14:textId="77777777" w:rsidR="002215B0" w:rsidRPr="002C3D36" w:rsidRDefault="002215B0" w:rsidP="002215B0">
      <w:pPr>
        <w:pStyle w:val="PL"/>
        <w:shd w:val="clear" w:color="auto" w:fill="E6E6E6"/>
      </w:pPr>
      <w:r w:rsidRPr="002C3D36">
        <w:t>-- ASN1START</w:t>
      </w:r>
    </w:p>
    <w:p w14:paraId="6D03D330" w14:textId="77777777" w:rsidR="002215B0" w:rsidRPr="002C3D36" w:rsidRDefault="002215B0" w:rsidP="002215B0">
      <w:pPr>
        <w:pStyle w:val="PL"/>
        <w:shd w:val="clear" w:color="auto" w:fill="E6E6E6"/>
      </w:pPr>
    </w:p>
    <w:p w14:paraId="46C9BAF8" w14:textId="77777777" w:rsidR="002215B0" w:rsidRPr="002C3D36" w:rsidRDefault="002215B0" w:rsidP="002215B0">
      <w:pPr>
        <w:pStyle w:val="PL"/>
        <w:shd w:val="clear" w:color="auto" w:fill="E6E6E6"/>
      </w:pPr>
      <w:r w:rsidRPr="002C3D36">
        <w:t>SystemInformationBlockType1-BR-r13 ::=</w:t>
      </w:r>
      <w:r w:rsidRPr="002C3D36">
        <w:tab/>
        <w:t>SystemInformationBlockType1</w:t>
      </w:r>
    </w:p>
    <w:p w14:paraId="4416908A" w14:textId="77777777" w:rsidR="002215B0" w:rsidRPr="002C3D36" w:rsidRDefault="002215B0" w:rsidP="002215B0">
      <w:pPr>
        <w:pStyle w:val="PL"/>
        <w:shd w:val="clear" w:color="auto" w:fill="E6E6E6"/>
      </w:pPr>
    </w:p>
    <w:p w14:paraId="30B3CCCF" w14:textId="77777777" w:rsidR="002215B0" w:rsidRPr="002C3D36" w:rsidRDefault="002215B0" w:rsidP="002215B0">
      <w:pPr>
        <w:pStyle w:val="PL"/>
        <w:shd w:val="clear" w:color="auto" w:fill="E6E6E6"/>
      </w:pPr>
      <w:r w:rsidRPr="002C3D36">
        <w:t>SystemInformationBlockType1 ::=</w:t>
      </w:r>
      <w:r w:rsidRPr="002C3D36">
        <w:tab/>
      </w:r>
      <w:r w:rsidRPr="002C3D36">
        <w:tab/>
        <w:t>SEQUENCE {</w:t>
      </w:r>
    </w:p>
    <w:p w14:paraId="7CC4F065" w14:textId="77777777" w:rsidR="002215B0" w:rsidRPr="002C3D36" w:rsidRDefault="002215B0" w:rsidP="002215B0">
      <w:pPr>
        <w:pStyle w:val="PL"/>
        <w:shd w:val="clear" w:color="auto" w:fill="E6E6E6"/>
      </w:pPr>
      <w:r w:rsidRPr="002C3D36">
        <w:tab/>
        <w:t>cellAccessRelatedInfo</w:t>
      </w:r>
      <w:r w:rsidRPr="002C3D36">
        <w:tab/>
      </w:r>
      <w:r w:rsidRPr="002C3D36">
        <w:tab/>
      </w:r>
      <w:r w:rsidRPr="002C3D36">
        <w:tab/>
      </w:r>
      <w:r w:rsidRPr="002C3D36">
        <w:tab/>
        <w:t>SEQUENCE {</w:t>
      </w:r>
    </w:p>
    <w:p w14:paraId="2A4752AC" w14:textId="77777777" w:rsidR="002215B0" w:rsidRPr="002C3D36" w:rsidRDefault="002215B0" w:rsidP="002215B0">
      <w:pPr>
        <w:pStyle w:val="PL"/>
        <w:shd w:val="clear" w:color="auto" w:fill="E6E6E6"/>
      </w:pPr>
      <w:r w:rsidRPr="002C3D36">
        <w:tab/>
      </w:r>
      <w:r w:rsidRPr="002C3D36">
        <w:tab/>
        <w:t>plmn-IdentityList</w:t>
      </w:r>
      <w:r w:rsidRPr="002C3D36">
        <w:tab/>
      </w:r>
      <w:r w:rsidRPr="002C3D36">
        <w:tab/>
      </w:r>
      <w:r w:rsidRPr="002C3D36">
        <w:tab/>
      </w:r>
      <w:r w:rsidRPr="002C3D36">
        <w:tab/>
      </w:r>
      <w:r w:rsidRPr="002C3D36">
        <w:tab/>
        <w:t>PLMN-IdentityList,</w:t>
      </w:r>
    </w:p>
    <w:p w14:paraId="0D3B4D41" w14:textId="77777777" w:rsidR="002215B0" w:rsidRPr="002C3D36" w:rsidRDefault="002215B0" w:rsidP="002215B0">
      <w:pPr>
        <w:pStyle w:val="PL"/>
        <w:shd w:val="clear" w:color="auto" w:fill="E6E6E6"/>
      </w:pPr>
      <w:r w:rsidRPr="002C3D36">
        <w:tab/>
      </w:r>
      <w:r w:rsidRPr="002C3D36">
        <w:tab/>
        <w:t>trackingAreaCode</w:t>
      </w:r>
      <w:r w:rsidRPr="002C3D36">
        <w:tab/>
      </w:r>
      <w:r w:rsidRPr="002C3D36">
        <w:tab/>
      </w:r>
      <w:r w:rsidRPr="002C3D36">
        <w:tab/>
      </w:r>
      <w:r w:rsidRPr="002C3D36">
        <w:tab/>
      </w:r>
      <w:r w:rsidRPr="002C3D36">
        <w:tab/>
        <w:t>TrackingAreaCode,</w:t>
      </w:r>
    </w:p>
    <w:p w14:paraId="370F7601" w14:textId="77777777" w:rsidR="002215B0" w:rsidRPr="002C3D36" w:rsidRDefault="002215B0" w:rsidP="002215B0">
      <w:pPr>
        <w:pStyle w:val="PL"/>
        <w:shd w:val="clear" w:color="auto" w:fill="E6E6E6"/>
      </w:pPr>
      <w:r w:rsidRPr="002C3D36">
        <w:tab/>
      </w:r>
      <w:r w:rsidRPr="002C3D36">
        <w:tab/>
        <w:t>cellIdentity</w:t>
      </w:r>
      <w:r w:rsidRPr="002C3D36">
        <w:tab/>
      </w:r>
      <w:r w:rsidRPr="002C3D36">
        <w:tab/>
      </w:r>
      <w:r w:rsidRPr="002C3D36">
        <w:tab/>
      </w:r>
      <w:r w:rsidRPr="002C3D36">
        <w:tab/>
      </w:r>
      <w:r w:rsidRPr="002C3D36">
        <w:tab/>
      </w:r>
      <w:r w:rsidRPr="002C3D36">
        <w:tab/>
        <w:t>CellIdentity,</w:t>
      </w:r>
    </w:p>
    <w:p w14:paraId="672ED176" w14:textId="77777777" w:rsidR="002215B0" w:rsidRPr="002C3D36" w:rsidRDefault="002215B0" w:rsidP="002215B0">
      <w:pPr>
        <w:pStyle w:val="PL"/>
        <w:shd w:val="clear" w:color="auto" w:fill="E6E6E6"/>
      </w:pPr>
      <w:r w:rsidRPr="002C3D36">
        <w:lastRenderedPageBreak/>
        <w:tab/>
      </w:r>
      <w:r w:rsidRPr="002C3D36">
        <w:tab/>
        <w:t>cellBarred</w:t>
      </w:r>
      <w:r w:rsidRPr="002C3D36">
        <w:tab/>
      </w:r>
      <w:r w:rsidRPr="002C3D36">
        <w:tab/>
      </w:r>
      <w:r w:rsidRPr="002C3D36">
        <w:tab/>
      </w:r>
      <w:r w:rsidRPr="002C3D36">
        <w:tab/>
      </w:r>
      <w:r w:rsidRPr="002C3D36">
        <w:tab/>
      </w:r>
      <w:r w:rsidRPr="002C3D36">
        <w:tab/>
      </w:r>
      <w:r w:rsidRPr="002C3D36">
        <w:tab/>
        <w:t>ENUMERATED {barred, notBarred},</w:t>
      </w:r>
    </w:p>
    <w:p w14:paraId="0A26988D" w14:textId="77777777" w:rsidR="002215B0" w:rsidRPr="002C3D36" w:rsidRDefault="002215B0" w:rsidP="002215B0">
      <w:pPr>
        <w:pStyle w:val="PL"/>
        <w:shd w:val="clear" w:color="auto" w:fill="E6E6E6"/>
      </w:pPr>
      <w:r w:rsidRPr="002C3D36">
        <w:tab/>
      </w:r>
      <w:r w:rsidRPr="002C3D36">
        <w:tab/>
        <w:t>intraFreqReselection</w:t>
      </w:r>
      <w:r w:rsidRPr="002C3D36">
        <w:tab/>
      </w:r>
      <w:r w:rsidRPr="002C3D36">
        <w:tab/>
      </w:r>
      <w:r w:rsidRPr="002C3D36">
        <w:tab/>
      </w:r>
      <w:r w:rsidRPr="002C3D36">
        <w:tab/>
        <w:t>ENUMERATED {allowed, notAllowed},</w:t>
      </w:r>
    </w:p>
    <w:p w14:paraId="05B7164B" w14:textId="77777777" w:rsidR="002215B0" w:rsidRPr="002C3D36" w:rsidRDefault="002215B0" w:rsidP="002215B0">
      <w:pPr>
        <w:pStyle w:val="PL"/>
        <w:shd w:val="clear" w:color="auto" w:fill="E6E6E6"/>
      </w:pPr>
      <w:r w:rsidRPr="002C3D36">
        <w:tab/>
      </w:r>
      <w:r w:rsidRPr="002C3D36">
        <w:tab/>
        <w:t>csg-Indication</w:t>
      </w:r>
      <w:r w:rsidRPr="002C3D36">
        <w:tab/>
      </w:r>
      <w:r w:rsidRPr="002C3D36">
        <w:tab/>
      </w:r>
      <w:r w:rsidRPr="002C3D36">
        <w:tab/>
      </w:r>
      <w:r w:rsidRPr="002C3D36">
        <w:tab/>
      </w:r>
      <w:r w:rsidRPr="002C3D36">
        <w:tab/>
      </w:r>
      <w:r w:rsidRPr="002C3D36">
        <w:tab/>
        <w:t>BOOLEAN,</w:t>
      </w:r>
    </w:p>
    <w:p w14:paraId="5BDEF025" w14:textId="77777777" w:rsidR="002215B0" w:rsidRPr="002C3D36" w:rsidRDefault="002215B0" w:rsidP="002215B0">
      <w:pPr>
        <w:pStyle w:val="PL"/>
        <w:shd w:val="clear" w:color="auto" w:fill="E6E6E6"/>
      </w:pPr>
      <w:r w:rsidRPr="002C3D36">
        <w:tab/>
      </w:r>
      <w:r w:rsidRPr="002C3D36">
        <w:tab/>
        <w:t>csg-Identity</w:t>
      </w:r>
      <w:r w:rsidRPr="002C3D36">
        <w:tab/>
      </w:r>
      <w:r w:rsidRPr="002C3D36">
        <w:tab/>
      </w:r>
      <w:r w:rsidRPr="002C3D36">
        <w:tab/>
      </w:r>
      <w:r w:rsidRPr="002C3D36">
        <w:tab/>
      </w:r>
      <w:r w:rsidRPr="002C3D36">
        <w:tab/>
      </w:r>
      <w:r w:rsidRPr="002C3D36">
        <w:tab/>
        <w:t>CSG-Identity</w:t>
      </w:r>
      <w:r w:rsidRPr="002C3D36">
        <w:tab/>
      </w:r>
      <w:r w:rsidRPr="002C3D36">
        <w:tab/>
      </w:r>
      <w:r w:rsidRPr="002C3D36">
        <w:tab/>
        <w:t>OPTIONAL</w:t>
      </w:r>
      <w:r w:rsidRPr="002C3D36">
        <w:tab/>
        <w:t>-- Need OR</w:t>
      </w:r>
    </w:p>
    <w:p w14:paraId="12AF9E6D" w14:textId="77777777" w:rsidR="002215B0" w:rsidRPr="002C3D36" w:rsidRDefault="002215B0" w:rsidP="002215B0">
      <w:pPr>
        <w:pStyle w:val="PL"/>
        <w:shd w:val="clear" w:color="auto" w:fill="E6E6E6"/>
      </w:pPr>
      <w:r w:rsidRPr="002C3D36">
        <w:tab/>
        <w:t>},</w:t>
      </w:r>
    </w:p>
    <w:p w14:paraId="765D6D0C" w14:textId="77777777" w:rsidR="002215B0" w:rsidRPr="002C3D36" w:rsidRDefault="002215B0" w:rsidP="002215B0">
      <w:pPr>
        <w:pStyle w:val="PL"/>
        <w:shd w:val="clear" w:color="auto" w:fill="E6E6E6"/>
      </w:pPr>
      <w:r w:rsidRPr="002C3D36">
        <w:tab/>
        <w:t>cellSelectionInfo</w:t>
      </w:r>
      <w:r w:rsidRPr="002C3D36">
        <w:tab/>
      </w:r>
      <w:r w:rsidRPr="002C3D36">
        <w:tab/>
      </w:r>
      <w:r w:rsidRPr="002C3D36">
        <w:tab/>
      </w:r>
      <w:r w:rsidRPr="002C3D36">
        <w:tab/>
      </w:r>
      <w:r w:rsidRPr="002C3D36">
        <w:tab/>
        <w:t>SEQUENCE {</w:t>
      </w:r>
    </w:p>
    <w:p w14:paraId="792D6110" w14:textId="77777777" w:rsidR="002215B0" w:rsidRPr="002C3D36" w:rsidRDefault="002215B0" w:rsidP="002215B0">
      <w:pPr>
        <w:pStyle w:val="PL"/>
        <w:shd w:val="clear" w:color="auto" w:fill="E6E6E6"/>
      </w:pPr>
      <w:r w:rsidRPr="002C3D36">
        <w:tab/>
      </w:r>
      <w:r w:rsidRPr="002C3D36">
        <w:tab/>
        <w:t>q-RxLevMin</w:t>
      </w:r>
      <w:r w:rsidRPr="002C3D36">
        <w:tab/>
      </w:r>
      <w:r w:rsidRPr="002C3D36">
        <w:tab/>
      </w:r>
      <w:r w:rsidRPr="002C3D36">
        <w:tab/>
      </w:r>
      <w:r w:rsidRPr="002C3D36">
        <w:tab/>
      </w:r>
      <w:r w:rsidRPr="002C3D36">
        <w:tab/>
      </w:r>
      <w:r w:rsidRPr="002C3D36">
        <w:tab/>
      </w:r>
      <w:r w:rsidRPr="002C3D36">
        <w:tab/>
        <w:t>Q-RxLevMin,</w:t>
      </w:r>
    </w:p>
    <w:p w14:paraId="5CF19ED1" w14:textId="77777777" w:rsidR="002215B0" w:rsidRPr="002C3D36" w:rsidRDefault="002215B0" w:rsidP="002215B0">
      <w:pPr>
        <w:pStyle w:val="PL"/>
        <w:shd w:val="clear" w:color="auto" w:fill="E6E6E6"/>
      </w:pPr>
      <w:r w:rsidRPr="002C3D36">
        <w:tab/>
      </w:r>
      <w:r w:rsidRPr="002C3D36">
        <w:tab/>
        <w:t>q-RxLevMinOffset</w:t>
      </w:r>
      <w:r w:rsidRPr="002C3D36">
        <w:tab/>
      </w:r>
      <w:r w:rsidRPr="002C3D36">
        <w:tab/>
      </w:r>
      <w:r w:rsidRPr="002C3D36">
        <w:tab/>
      </w:r>
      <w:r w:rsidRPr="002C3D36">
        <w:tab/>
      </w:r>
      <w:r w:rsidRPr="002C3D36">
        <w:tab/>
        <w:t>INTEGER (1..8)</w:t>
      </w:r>
      <w:r w:rsidRPr="002C3D36">
        <w:tab/>
      </w:r>
      <w:r w:rsidRPr="002C3D36">
        <w:tab/>
      </w:r>
      <w:r w:rsidRPr="002C3D36">
        <w:tab/>
        <w:t>OPTIONAL</w:t>
      </w:r>
      <w:r w:rsidRPr="002C3D36">
        <w:tab/>
        <w:t>-- Need OP</w:t>
      </w:r>
    </w:p>
    <w:p w14:paraId="3C66A971" w14:textId="77777777" w:rsidR="002215B0" w:rsidRPr="002C3D36" w:rsidRDefault="002215B0" w:rsidP="002215B0">
      <w:pPr>
        <w:pStyle w:val="PL"/>
        <w:shd w:val="clear" w:color="auto" w:fill="E6E6E6"/>
      </w:pPr>
      <w:r w:rsidRPr="002C3D36">
        <w:tab/>
        <w:t>},</w:t>
      </w:r>
    </w:p>
    <w:p w14:paraId="497F3502" w14:textId="77777777" w:rsidR="002215B0" w:rsidRPr="002C3D36" w:rsidRDefault="002215B0" w:rsidP="002215B0">
      <w:pPr>
        <w:pStyle w:val="PL"/>
        <w:shd w:val="clear" w:color="auto" w:fill="E6E6E6"/>
      </w:pPr>
      <w:r w:rsidRPr="002C3D36">
        <w:tab/>
        <w:t>p-Max</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r>
      <w:r w:rsidRPr="002C3D36">
        <w:tab/>
        <w:t>OPTIONAL,</w:t>
      </w:r>
      <w:r w:rsidRPr="002C3D36">
        <w:tab/>
      </w:r>
      <w:r w:rsidRPr="002C3D36">
        <w:tab/>
      </w:r>
      <w:r w:rsidRPr="002C3D36">
        <w:tab/>
        <w:t>-- Need OP</w:t>
      </w:r>
    </w:p>
    <w:p w14:paraId="30216937" w14:textId="77777777" w:rsidR="002215B0" w:rsidRPr="002C3D36" w:rsidRDefault="002215B0" w:rsidP="002215B0">
      <w:pPr>
        <w:pStyle w:val="PL"/>
        <w:shd w:val="clear" w:color="auto" w:fill="E6E6E6"/>
      </w:pPr>
      <w:r w:rsidRPr="002C3D36">
        <w:tab/>
        <w:t>freqBandIndicator</w:t>
      </w:r>
      <w:r w:rsidRPr="002C3D36">
        <w:tab/>
      </w:r>
      <w:r w:rsidRPr="002C3D36">
        <w:tab/>
      </w:r>
      <w:r w:rsidRPr="002C3D36">
        <w:tab/>
      </w:r>
      <w:r w:rsidRPr="002C3D36">
        <w:tab/>
      </w:r>
      <w:r w:rsidRPr="002C3D36">
        <w:tab/>
        <w:t>FreqBandIndicator,</w:t>
      </w:r>
    </w:p>
    <w:p w14:paraId="0CCE3482" w14:textId="77777777" w:rsidR="002215B0" w:rsidRPr="002C3D36" w:rsidRDefault="002215B0" w:rsidP="002215B0">
      <w:pPr>
        <w:pStyle w:val="PL"/>
        <w:shd w:val="clear" w:color="auto" w:fill="E6E6E6"/>
      </w:pPr>
      <w:r w:rsidRPr="002C3D36">
        <w:tab/>
        <w:t>schedulingInfoList</w:t>
      </w:r>
      <w:r w:rsidRPr="002C3D36">
        <w:tab/>
      </w:r>
      <w:r w:rsidRPr="002C3D36">
        <w:tab/>
      </w:r>
      <w:r w:rsidRPr="002C3D36">
        <w:tab/>
      </w:r>
      <w:r w:rsidRPr="002C3D36">
        <w:tab/>
      </w:r>
      <w:r w:rsidRPr="002C3D36">
        <w:tab/>
        <w:t>SchedulingInfoList,</w:t>
      </w:r>
    </w:p>
    <w:p w14:paraId="5DC10451" w14:textId="77777777" w:rsidR="002215B0" w:rsidRPr="002C3D36" w:rsidRDefault="002215B0" w:rsidP="002215B0">
      <w:pPr>
        <w:pStyle w:val="PL"/>
        <w:shd w:val="clear" w:color="auto" w:fill="E6E6E6"/>
      </w:pPr>
      <w:r w:rsidRPr="002C3D36">
        <w:tab/>
        <w:t>tdd-Config</w:t>
      </w:r>
      <w:r w:rsidRPr="002C3D36">
        <w:tab/>
      </w:r>
      <w:r w:rsidRPr="002C3D36">
        <w:tab/>
      </w:r>
      <w:r w:rsidRPr="002C3D36">
        <w:tab/>
      </w:r>
      <w:r w:rsidRPr="002C3D36">
        <w:tab/>
      </w:r>
      <w:r w:rsidRPr="002C3D36">
        <w:tab/>
      </w:r>
      <w:r w:rsidRPr="002C3D36">
        <w:tab/>
      </w:r>
      <w:r w:rsidRPr="002C3D36">
        <w:tab/>
        <w:t>TDD-Config</w:t>
      </w:r>
      <w:r w:rsidRPr="002C3D36">
        <w:tab/>
      </w:r>
      <w:r w:rsidRPr="002C3D36">
        <w:tab/>
      </w:r>
      <w:r w:rsidRPr="002C3D36">
        <w:tab/>
      </w:r>
      <w:r w:rsidRPr="002C3D36">
        <w:tab/>
      </w:r>
      <w:r w:rsidRPr="002C3D36">
        <w:tab/>
        <w:t>OPTIONAL,</w:t>
      </w:r>
      <w:r w:rsidRPr="002C3D36">
        <w:tab/>
        <w:t>-- Cond TDD</w:t>
      </w:r>
    </w:p>
    <w:p w14:paraId="50CF6DE4" w14:textId="77777777" w:rsidR="002215B0" w:rsidRPr="002C3D36" w:rsidRDefault="002215B0" w:rsidP="002215B0">
      <w:pPr>
        <w:pStyle w:val="PL"/>
        <w:shd w:val="clear" w:color="auto" w:fill="E6E6E6"/>
      </w:pPr>
      <w:r w:rsidRPr="002C3D36">
        <w:tab/>
        <w:t>si-WindowLength</w:t>
      </w:r>
      <w:r w:rsidRPr="002C3D36">
        <w:tab/>
      </w:r>
      <w:r w:rsidRPr="002C3D36">
        <w:tab/>
      </w:r>
      <w:r w:rsidRPr="002C3D36">
        <w:tab/>
      </w:r>
      <w:r w:rsidRPr="002C3D36">
        <w:tab/>
      </w:r>
      <w:r w:rsidRPr="002C3D36">
        <w:tab/>
      </w:r>
      <w:r w:rsidRPr="002C3D36">
        <w:tab/>
        <w:t>ENUMERATED {</w:t>
      </w:r>
    </w:p>
    <w:p w14:paraId="40B7B532"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 ms2, ms5, ms10, ms15, ms20,</w:t>
      </w:r>
    </w:p>
    <w:p w14:paraId="62AF122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ms40},</w:t>
      </w:r>
    </w:p>
    <w:p w14:paraId="715978CD" w14:textId="77777777" w:rsidR="002215B0" w:rsidRPr="002C3D36" w:rsidRDefault="002215B0" w:rsidP="002215B0">
      <w:pPr>
        <w:pStyle w:val="PL"/>
        <w:shd w:val="clear" w:color="auto" w:fill="E6E6E6"/>
      </w:pPr>
      <w:r w:rsidRPr="002C3D36">
        <w:tab/>
        <w:t>systemInfoValueTag</w:t>
      </w:r>
      <w:r w:rsidRPr="002C3D36">
        <w:tab/>
      </w:r>
      <w:r w:rsidRPr="002C3D36">
        <w:tab/>
      </w:r>
      <w:r w:rsidRPr="002C3D36">
        <w:tab/>
      </w:r>
      <w:r w:rsidRPr="002C3D36">
        <w:tab/>
      </w:r>
      <w:r w:rsidRPr="002C3D36">
        <w:tab/>
        <w:t>INTEGER (0..31),</w:t>
      </w:r>
    </w:p>
    <w:p w14:paraId="107C479D"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SystemInformationBlockType1-v890-IEs</w:t>
      </w:r>
      <w:r w:rsidRPr="002C3D36">
        <w:tab/>
        <w:t>OPTIONAL</w:t>
      </w:r>
    </w:p>
    <w:p w14:paraId="0AD3FE52" w14:textId="77777777" w:rsidR="002215B0" w:rsidRPr="002C3D36" w:rsidRDefault="002215B0" w:rsidP="002215B0">
      <w:pPr>
        <w:pStyle w:val="PL"/>
        <w:shd w:val="clear" w:color="auto" w:fill="E6E6E6"/>
      </w:pPr>
      <w:r w:rsidRPr="002C3D36">
        <w:t>}</w:t>
      </w:r>
    </w:p>
    <w:p w14:paraId="01D050AE" w14:textId="77777777" w:rsidR="002215B0" w:rsidRPr="002C3D36" w:rsidRDefault="002215B0" w:rsidP="002215B0">
      <w:pPr>
        <w:pStyle w:val="PL"/>
        <w:shd w:val="clear" w:color="auto" w:fill="E6E6E6"/>
      </w:pPr>
    </w:p>
    <w:p w14:paraId="2FB3E23A" w14:textId="77777777" w:rsidR="002215B0" w:rsidRPr="002C3D36" w:rsidRDefault="002215B0" w:rsidP="002215B0">
      <w:pPr>
        <w:pStyle w:val="PL"/>
        <w:shd w:val="clear" w:color="auto" w:fill="E6E6E6"/>
      </w:pPr>
      <w:r w:rsidRPr="002C3D36">
        <w:t>SystemInformationBlockType1-v890-IEs::=</w:t>
      </w:r>
      <w:r w:rsidRPr="002C3D36">
        <w:tab/>
        <w:t>SEQUENCE {</w:t>
      </w:r>
    </w:p>
    <w:p w14:paraId="22FA9BB3" w14:textId="77777777" w:rsidR="002215B0" w:rsidRPr="002C3D36" w:rsidRDefault="002215B0" w:rsidP="002215B0">
      <w:pPr>
        <w:pStyle w:val="PL"/>
        <w:shd w:val="clear" w:color="auto" w:fill="E6E6E6"/>
      </w:pPr>
      <w:r w:rsidRPr="002C3D36">
        <w:tab/>
        <w:t>lateNonCriticalExtension</w:t>
      </w:r>
      <w:r w:rsidRPr="002C3D36">
        <w:tab/>
      </w:r>
      <w:r w:rsidRPr="002C3D36">
        <w:tab/>
      </w:r>
      <w:r w:rsidRPr="002C3D36">
        <w:tab/>
        <w:t>OCTET STRING (CONTAINING SystemInformationBlockType1-v8h0-IEs)</w:t>
      </w:r>
      <w:r w:rsidRPr="002C3D36">
        <w:tab/>
      </w:r>
      <w:r w:rsidRPr="002C3D36">
        <w:tab/>
      </w:r>
      <w:r w:rsidRPr="002C3D36">
        <w:tab/>
        <w:t>OPTIONAL,</w:t>
      </w:r>
    </w:p>
    <w:p w14:paraId="0333D73B"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SystemInformationBlockType1-v920-IEs</w:t>
      </w:r>
      <w:r w:rsidRPr="002C3D36">
        <w:tab/>
        <w:t>OPTIONAL</w:t>
      </w:r>
    </w:p>
    <w:p w14:paraId="76D4A48F" w14:textId="77777777" w:rsidR="002215B0" w:rsidRPr="002C3D36" w:rsidRDefault="002215B0" w:rsidP="002215B0">
      <w:pPr>
        <w:pStyle w:val="PL"/>
        <w:shd w:val="clear" w:color="auto" w:fill="E6E6E6"/>
      </w:pPr>
      <w:r w:rsidRPr="002C3D36">
        <w:t>}</w:t>
      </w:r>
    </w:p>
    <w:p w14:paraId="56B9EFA5" w14:textId="77777777" w:rsidR="002215B0" w:rsidRPr="002C3D36" w:rsidRDefault="002215B0" w:rsidP="002215B0">
      <w:pPr>
        <w:pStyle w:val="PL"/>
        <w:shd w:val="clear" w:color="auto" w:fill="E6E6E6"/>
      </w:pPr>
    </w:p>
    <w:p w14:paraId="362B7ADD" w14:textId="77777777" w:rsidR="002215B0" w:rsidRPr="002C3D36" w:rsidRDefault="002215B0" w:rsidP="002215B0">
      <w:pPr>
        <w:pStyle w:val="PL"/>
        <w:shd w:val="clear" w:color="auto" w:fill="E6E6E6"/>
      </w:pPr>
      <w:r w:rsidRPr="002C3D36">
        <w:t>-- Late non critical extensions</w:t>
      </w:r>
    </w:p>
    <w:p w14:paraId="3D1535AB" w14:textId="77777777" w:rsidR="002215B0" w:rsidRPr="002C3D36" w:rsidRDefault="002215B0" w:rsidP="002215B0">
      <w:pPr>
        <w:pStyle w:val="PL"/>
        <w:shd w:val="clear" w:color="auto" w:fill="E6E6E6"/>
      </w:pPr>
      <w:r w:rsidRPr="002C3D36">
        <w:t>SystemInformationBlockType1-v8h0-IEs ::=</w:t>
      </w:r>
      <w:r w:rsidRPr="002C3D36">
        <w:tab/>
        <w:t>SEQUENCE {</w:t>
      </w:r>
    </w:p>
    <w:p w14:paraId="71B8C29A" w14:textId="77777777" w:rsidR="002215B0" w:rsidRPr="002C3D36" w:rsidRDefault="002215B0" w:rsidP="002215B0">
      <w:pPr>
        <w:pStyle w:val="PL"/>
        <w:shd w:val="clear" w:color="auto" w:fill="E6E6E6"/>
      </w:pPr>
      <w:r w:rsidRPr="002C3D36">
        <w:tab/>
        <w:t>multiBandInfoList</w:t>
      </w:r>
      <w:r w:rsidRPr="002C3D36">
        <w:tab/>
      </w:r>
      <w:r w:rsidRPr="002C3D36">
        <w:tab/>
      </w:r>
      <w:r w:rsidRPr="002C3D36">
        <w:tab/>
      </w:r>
      <w:r w:rsidRPr="002C3D36">
        <w:tab/>
      </w:r>
      <w:r w:rsidRPr="002C3D36">
        <w:tab/>
        <w:t>MultiBandInfoList</w:t>
      </w:r>
      <w:r w:rsidRPr="002C3D36">
        <w:tab/>
      </w:r>
      <w:r w:rsidRPr="002C3D36">
        <w:tab/>
        <w:t>OPTIONAL,</w:t>
      </w:r>
      <w:r w:rsidRPr="002C3D36">
        <w:tab/>
        <w:t>-- Need OR</w:t>
      </w:r>
    </w:p>
    <w:p w14:paraId="580E73D9"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SystemInformationBlockType1-v9e0-IEs</w:t>
      </w:r>
      <w:r w:rsidRPr="002C3D36">
        <w:tab/>
        <w:t>OPTIONAL</w:t>
      </w:r>
    </w:p>
    <w:p w14:paraId="3D7F26DF" w14:textId="77777777" w:rsidR="002215B0" w:rsidRPr="002C3D36" w:rsidRDefault="002215B0" w:rsidP="002215B0">
      <w:pPr>
        <w:pStyle w:val="PL"/>
        <w:shd w:val="clear" w:color="auto" w:fill="E6E6E6"/>
      </w:pPr>
      <w:r w:rsidRPr="002C3D36">
        <w:t>}</w:t>
      </w:r>
    </w:p>
    <w:p w14:paraId="52030716" w14:textId="77777777" w:rsidR="002215B0" w:rsidRPr="002C3D36" w:rsidRDefault="002215B0" w:rsidP="002215B0">
      <w:pPr>
        <w:pStyle w:val="PL"/>
        <w:shd w:val="clear" w:color="auto" w:fill="E6E6E6"/>
      </w:pPr>
    </w:p>
    <w:p w14:paraId="5933BB2C" w14:textId="77777777" w:rsidR="002215B0" w:rsidRPr="002C3D36" w:rsidRDefault="002215B0" w:rsidP="002215B0">
      <w:pPr>
        <w:pStyle w:val="PL"/>
        <w:shd w:val="clear" w:color="auto" w:fill="E6E6E6"/>
      </w:pPr>
      <w:r w:rsidRPr="002C3D36">
        <w:t>SystemInformationBlockType1-v9e0-IEs ::= SEQUENCE {</w:t>
      </w:r>
    </w:p>
    <w:p w14:paraId="30A05B34" w14:textId="77777777" w:rsidR="002215B0" w:rsidRPr="002C3D36" w:rsidRDefault="002215B0" w:rsidP="002215B0">
      <w:pPr>
        <w:pStyle w:val="PL"/>
        <w:shd w:val="clear" w:color="auto" w:fill="E6E6E6"/>
      </w:pPr>
      <w:r w:rsidRPr="002C3D36">
        <w:tab/>
        <w:t>freqBandIndicator-v9e0</w:t>
      </w:r>
      <w:r w:rsidRPr="002C3D36">
        <w:tab/>
      </w:r>
      <w:r w:rsidRPr="002C3D36">
        <w:tab/>
      </w:r>
      <w:r w:rsidRPr="002C3D36">
        <w:tab/>
      </w:r>
      <w:r w:rsidRPr="002C3D36">
        <w:tab/>
        <w:t>FreqBandIndicator-v9e0</w:t>
      </w:r>
      <w:r w:rsidRPr="002C3D36">
        <w:tab/>
      </w:r>
      <w:r w:rsidRPr="002C3D36">
        <w:tab/>
        <w:t>OPTIONAL,</w:t>
      </w:r>
      <w:r w:rsidRPr="002C3D36">
        <w:tab/>
        <w:t>-- Cond FBI-max</w:t>
      </w:r>
    </w:p>
    <w:p w14:paraId="12D7BA07" w14:textId="77777777" w:rsidR="002215B0" w:rsidRPr="002C3D36" w:rsidRDefault="002215B0" w:rsidP="002215B0">
      <w:pPr>
        <w:pStyle w:val="PL"/>
        <w:shd w:val="clear" w:color="auto" w:fill="E6E6E6"/>
      </w:pPr>
      <w:r w:rsidRPr="002C3D36">
        <w:tab/>
        <w:t>multiBandInfoList-v9e0</w:t>
      </w:r>
      <w:r w:rsidRPr="002C3D36">
        <w:tab/>
      </w:r>
      <w:r w:rsidRPr="002C3D36">
        <w:tab/>
      </w:r>
      <w:r w:rsidRPr="002C3D36">
        <w:tab/>
      </w:r>
      <w:r w:rsidRPr="002C3D36">
        <w:tab/>
        <w:t>MultiBandInfoList-v9e0</w:t>
      </w:r>
      <w:r w:rsidRPr="002C3D36">
        <w:tab/>
      </w:r>
      <w:r w:rsidRPr="002C3D36">
        <w:tab/>
        <w:t>OPTIONAL,</w:t>
      </w:r>
      <w:r w:rsidRPr="002C3D36">
        <w:tab/>
        <w:t>-- Cond mFBI-max</w:t>
      </w:r>
    </w:p>
    <w:p w14:paraId="790853BD"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SystemInformationBlockType1-v10j0-IEs</w:t>
      </w:r>
      <w:r w:rsidRPr="002C3D36">
        <w:tab/>
        <w:t>OPTIONAL</w:t>
      </w:r>
    </w:p>
    <w:p w14:paraId="4F817883" w14:textId="77777777" w:rsidR="002215B0" w:rsidRPr="002C3D36" w:rsidRDefault="002215B0" w:rsidP="002215B0">
      <w:pPr>
        <w:pStyle w:val="PL"/>
        <w:shd w:val="clear" w:color="auto" w:fill="E6E6E6"/>
      </w:pPr>
      <w:r w:rsidRPr="002C3D36">
        <w:t>}</w:t>
      </w:r>
    </w:p>
    <w:p w14:paraId="34F9275C" w14:textId="77777777" w:rsidR="002215B0" w:rsidRPr="002C3D36" w:rsidRDefault="002215B0" w:rsidP="002215B0">
      <w:pPr>
        <w:pStyle w:val="PL"/>
        <w:shd w:val="clear" w:color="auto" w:fill="E6E6E6"/>
      </w:pPr>
    </w:p>
    <w:p w14:paraId="5567D23B" w14:textId="77777777" w:rsidR="002215B0" w:rsidRPr="002C3D36" w:rsidRDefault="002215B0" w:rsidP="002215B0">
      <w:pPr>
        <w:pStyle w:val="PL"/>
        <w:shd w:val="clear" w:color="auto" w:fill="E6E6E6"/>
      </w:pPr>
      <w:r w:rsidRPr="002C3D36">
        <w:t>SystemInformationBlockType1-v10j0-IEs ::= SEQUENCE {</w:t>
      </w:r>
    </w:p>
    <w:p w14:paraId="0AF90B29" w14:textId="77777777" w:rsidR="002215B0" w:rsidRPr="002C3D36" w:rsidRDefault="002215B0" w:rsidP="002215B0">
      <w:pPr>
        <w:pStyle w:val="PL"/>
        <w:shd w:val="clear" w:color="auto" w:fill="E6E6E6"/>
      </w:pPr>
      <w:r w:rsidRPr="002C3D36">
        <w:tab/>
        <w:t>freqBandInfo-r10</w:t>
      </w:r>
      <w:r w:rsidRPr="002C3D36">
        <w:tab/>
      </w:r>
      <w:r w:rsidRPr="002C3D36">
        <w:tab/>
      </w:r>
      <w:r w:rsidRPr="002C3D36">
        <w:tab/>
      </w:r>
      <w:r w:rsidRPr="002C3D36">
        <w:tab/>
      </w:r>
      <w:r w:rsidRPr="002C3D36">
        <w:tab/>
        <w:t>NS-PmaxList-r10</w:t>
      </w:r>
      <w:r w:rsidRPr="002C3D36">
        <w:tab/>
      </w:r>
      <w:r w:rsidRPr="002C3D36">
        <w:tab/>
      </w:r>
      <w:r w:rsidRPr="002C3D36">
        <w:tab/>
      </w:r>
      <w:r w:rsidRPr="002C3D36">
        <w:tab/>
        <w:t>OPTIONAL,</w:t>
      </w:r>
      <w:r w:rsidRPr="002C3D36">
        <w:tab/>
        <w:t>-- Need OR</w:t>
      </w:r>
    </w:p>
    <w:p w14:paraId="0F2DE2B0" w14:textId="77777777" w:rsidR="002215B0" w:rsidRPr="002C3D36" w:rsidRDefault="002215B0" w:rsidP="002215B0">
      <w:pPr>
        <w:pStyle w:val="PL"/>
        <w:shd w:val="clear" w:color="auto" w:fill="E6E6E6"/>
      </w:pPr>
      <w:r w:rsidRPr="002C3D36">
        <w:tab/>
        <w:t>multiBandInfoList-v10j0</w:t>
      </w:r>
      <w:r w:rsidRPr="002C3D36">
        <w:tab/>
      </w:r>
      <w:r w:rsidRPr="002C3D36">
        <w:tab/>
      </w:r>
      <w:r w:rsidRPr="002C3D36">
        <w:tab/>
      </w:r>
      <w:r w:rsidRPr="002C3D36">
        <w:tab/>
        <w:t>MultiBandInfoList-v10j0</w:t>
      </w:r>
      <w:r w:rsidRPr="002C3D36">
        <w:tab/>
      </w:r>
      <w:r w:rsidRPr="002C3D36">
        <w:tab/>
        <w:t>OPTIONAL,</w:t>
      </w:r>
      <w:r w:rsidRPr="002C3D36">
        <w:tab/>
        <w:t>-- Need OR</w:t>
      </w:r>
    </w:p>
    <w:p w14:paraId="6E5E35A7"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SystemInformationBlockType1-v10l0-IEs</w:t>
      </w:r>
      <w:r w:rsidRPr="002C3D36">
        <w:tab/>
      </w:r>
      <w:r w:rsidRPr="002C3D36">
        <w:tab/>
      </w:r>
      <w:r w:rsidRPr="002C3D36">
        <w:tab/>
      </w:r>
      <w:r w:rsidRPr="002C3D36">
        <w:tab/>
      </w:r>
      <w:r w:rsidRPr="002C3D36">
        <w:tab/>
        <w:t>OPTIONAL</w:t>
      </w:r>
    </w:p>
    <w:p w14:paraId="2F3D3EF5" w14:textId="77777777" w:rsidR="002215B0" w:rsidRPr="002C3D36" w:rsidRDefault="002215B0" w:rsidP="002215B0">
      <w:pPr>
        <w:pStyle w:val="PL"/>
        <w:shd w:val="clear" w:color="auto" w:fill="E6E6E6"/>
      </w:pPr>
      <w:r w:rsidRPr="002C3D36">
        <w:t>}</w:t>
      </w:r>
    </w:p>
    <w:p w14:paraId="5BA4F712" w14:textId="77777777" w:rsidR="002215B0" w:rsidRPr="002C3D36" w:rsidRDefault="002215B0" w:rsidP="002215B0">
      <w:pPr>
        <w:pStyle w:val="PL"/>
        <w:shd w:val="clear" w:color="auto" w:fill="E6E6E6"/>
      </w:pPr>
    </w:p>
    <w:p w14:paraId="62A764F9" w14:textId="77777777" w:rsidR="002215B0" w:rsidRPr="002C3D36" w:rsidRDefault="002215B0" w:rsidP="002215B0">
      <w:pPr>
        <w:pStyle w:val="PL"/>
        <w:shd w:val="clear" w:color="auto" w:fill="E6E6E6"/>
      </w:pPr>
      <w:r w:rsidRPr="002C3D36">
        <w:t>SystemInformationBlockType1-v10l0-IEs ::= SEQUENCE {</w:t>
      </w:r>
    </w:p>
    <w:p w14:paraId="4AD992D3" w14:textId="77777777" w:rsidR="002215B0" w:rsidRPr="002C3D36" w:rsidRDefault="002215B0" w:rsidP="002215B0">
      <w:pPr>
        <w:pStyle w:val="PL"/>
        <w:shd w:val="clear" w:color="auto" w:fill="E6E6E6"/>
      </w:pPr>
      <w:r w:rsidRPr="002C3D36">
        <w:tab/>
        <w:t>freqBandInfo-v10l0</w:t>
      </w:r>
      <w:r w:rsidRPr="002C3D36">
        <w:tab/>
      </w:r>
      <w:r w:rsidRPr="002C3D36">
        <w:tab/>
      </w:r>
      <w:r w:rsidRPr="002C3D36">
        <w:tab/>
      </w:r>
      <w:r w:rsidRPr="002C3D36">
        <w:tab/>
      </w:r>
      <w:r w:rsidRPr="002C3D36">
        <w:tab/>
        <w:t>NS-PmaxList-v10l0</w:t>
      </w:r>
      <w:r w:rsidRPr="002C3D36">
        <w:tab/>
      </w:r>
      <w:r w:rsidRPr="002C3D36">
        <w:tab/>
      </w:r>
      <w:r w:rsidRPr="002C3D36">
        <w:tab/>
        <w:t>OPTIONAL,</w:t>
      </w:r>
      <w:r w:rsidRPr="002C3D36">
        <w:tab/>
        <w:t>-- Need OR</w:t>
      </w:r>
    </w:p>
    <w:p w14:paraId="17E297D9" w14:textId="77777777" w:rsidR="002215B0" w:rsidRPr="002C3D36" w:rsidRDefault="002215B0" w:rsidP="002215B0">
      <w:pPr>
        <w:pStyle w:val="PL"/>
        <w:shd w:val="clear" w:color="auto" w:fill="E6E6E6"/>
      </w:pPr>
      <w:r w:rsidRPr="002C3D36">
        <w:tab/>
        <w:t>multiBandInfoList-v10l0</w:t>
      </w:r>
      <w:r w:rsidRPr="002C3D36">
        <w:tab/>
      </w:r>
      <w:r w:rsidRPr="002C3D36">
        <w:tab/>
      </w:r>
      <w:r w:rsidRPr="002C3D36">
        <w:tab/>
      </w:r>
      <w:r w:rsidRPr="002C3D36">
        <w:tab/>
        <w:t>MultiBandInfoList-v10l0</w:t>
      </w:r>
      <w:r w:rsidRPr="002C3D36">
        <w:tab/>
      </w:r>
      <w:r w:rsidRPr="002C3D36">
        <w:tab/>
        <w:t>OPTIONAL,</w:t>
      </w:r>
      <w:r w:rsidRPr="002C3D36">
        <w:tab/>
        <w:t>-- Need OR</w:t>
      </w:r>
    </w:p>
    <w:p w14:paraId="6AE82896"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SystemInformationBlockType1-v10x0-IEs</w:t>
      </w:r>
      <w:r w:rsidRPr="002C3D36">
        <w:tab/>
      </w:r>
      <w:r w:rsidRPr="002C3D36">
        <w:tab/>
        <w:t>OPTIONAL</w:t>
      </w:r>
    </w:p>
    <w:p w14:paraId="6769EAA4" w14:textId="77777777" w:rsidR="002215B0" w:rsidRPr="002C3D36" w:rsidRDefault="002215B0" w:rsidP="002215B0">
      <w:pPr>
        <w:pStyle w:val="PL"/>
        <w:shd w:val="clear" w:color="auto" w:fill="E6E6E6"/>
      </w:pPr>
      <w:r w:rsidRPr="002C3D36">
        <w:t>}</w:t>
      </w:r>
    </w:p>
    <w:p w14:paraId="655B81FF" w14:textId="77777777" w:rsidR="002215B0" w:rsidRPr="002C3D36" w:rsidRDefault="002215B0" w:rsidP="002215B0">
      <w:pPr>
        <w:pStyle w:val="PL"/>
        <w:shd w:val="clear" w:color="auto" w:fill="E6E6E6"/>
      </w:pPr>
    </w:p>
    <w:p w14:paraId="02970D79" w14:textId="77777777" w:rsidR="002215B0" w:rsidRPr="002C3D36" w:rsidRDefault="002215B0" w:rsidP="002215B0">
      <w:pPr>
        <w:pStyle w:val="PL"/>
        <w:shd w:val="clear" w:color="auto" w:fill="E6E6E6"/>
      </w:pPr>
      <w:r w:rsidRPr="002C3D36">
        <w:t>SystemInformationBlockType1-v10x0-IEs ::=</w:t>
      </w:r>
      <w:r w:rsidRPr="002C3D36">
        <w:tab/>
        <w:t>SEQUENCE {</w:t>
      </w:r>
    </w:p>
    <w:p w14:paraId="77EC9BC4" w14:textId="77777777" w:rsidR="002215B0" w:rsidRPr="002C3D36" w:rsidRDefault="002215B0" w:rsidP="002215B0">
      <w:pPr>
        <w:pStyle w:val="PL"/>
        <w:shd w:val="clear" w:color="auto" w:fill="E6E6E6"/>
        <w:rPr>
          <w:rFonts w:eastAsiaTheme="minorEastAsia"/>
        </w:rPr>
      </w:pPr>
      <w:r w:rsidRPr="002C3D36">
        <w:rPr>
          <w:rFonts w:eastAsiaTheme="minorEastAsia"/>
        </w:rPr>
        <w:tab/>
        <w:t>-- This field is only for late non-critical extensions from Rel-10 or Rel-11 onwards</w:t>
      </w:r>
    </w:p>
    <w:p w14:paraId="4B20B2FA" w14:textId="77777777" w:rsidR="002215B0" w:rsidRPr="002C3D36" w:rsidRDefault="002215B0" w:rsidP="002215B0">
      <w:pPr>
        <w:pStyle w:val="PL"/>
        <w:shd w:val="clear" w:color="auto" w:fill="E6E6E6"/>
        <w:rPr>
          <w:rFonts w:eastAsiaTheme="minorEastAsia"/>
        </w:rPr>
      </w:pPr>
      <w:r w:rsidRPr="002C3D36">
        <w:rPr>
          <w:rFonts w:eastAsiaTheme="minorEastAsia"/>
        </w:rPr>
        <w:tab/>
        <w:t>lateNonCriticalExtension</w:t>
      </w:r>
      <w:r w:rsidRPr="002C3D36">
        <w:rPr>
          <w:rFonts w:eastAsiaTheme="minorEastAsia"/>
        </w:rPr>
        <w:tab/>
      </w:r>
      <w:r w:rsidRPr="002C3D36">
        <w:rPr>
          <w:rFonts w:eastAsiaTheme="minorEastAsia"/>
        </w:rPr>
        <w:tab/>
      </w:r>
      <w:r w:rsidRPr="002C3D36">
        <w:rPr>
          <w:rFonts w:eastAsiaTheme="minorEastAsia"/>
        </w:rPr>
        <w:tab/>
        <w:t>OCTET STRING</w:t>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t>OPTIONAL,</w:t>
      </w:r>
    </w:p>
    <w:p w14:paraId="407F0CA4" w14:textId="77777777" w:rsidR="002215B0" w:rsidRPr="002C3D36" w:rsidRDefault="002215B0" w:rsidP="002215B0">
      <w:pPr>
        <w:pStyle w:val="PL"/>
        <w:shd w:val="clear" w:color="auto" w:fill="E6E6E6"/>
        <w:rPr>
          <w:rFonts w:eastAsiaTheme="minorEastAsia"/>
        </w:rPr>
      </w:pPr>
      <w:r w:rsidRPr="002C3D36">
        <w:rPr>
          <w:rFonts w:eastAsiaTheme="minorEastAsia"/>
        </w:rPr>
        <w:tab/>
        <w:t>nonCriticalExtension</w:t>
      </w:r>
      <w:r w:rsidRPr="002C3D36">
        <w:rPr>
          <w:rFonts w:eastAsiaTheme="minorEastAsia"/>
        </w:rPr>
        <w:tab/>
      </w:r>
      <w:r w:rsidRPr="002C3D36">
        <w:rPr>
          <w:rFonts w:eastAsiaTheme="minorEastAsia"/>
        </w:rPr>
        <w:tab/>
      </w:r>
      <w:r w:rsidRPr="002C3D36">
        <w:rPr>
          <w:rFonts w:eastAsiaTheme="minorEastAsia"/>
        </w:rPr>
        <w:tab/>
      </w:r>
      <w:r w:rsidRPr="002C3D36">
        <w:rPr>
          <w:rFonts w:eastAsiaTheme="minorEastAsia"/>
        </w:rPr>
        <w:tab/>
        <w:t>SystemInformationBlockType1-v12j0-IEs</w:t>
      </w:r>
      <w:r w:rsidRPr="002C3D36">
        <w:rPr>
          <w:rFonts w:eastAsiaTheme="minorEastAsia"/>
        </w:rPr>
        <w:tab/>
      </w:r>
      <w:r w:rsidRPr="002C3D36">
        <w:rPr>
          <w:rFonts w:eastAsiaTheme="minorEastAsia"/>
        </w:rPr>
        <w:tab/>
        <w:t>OPTIONAL</w:t>
      </w:r>
    </w:p>
    <w:p w14:paraId="6514D807" w14:textId="77777777" w:rsidR="002215B0" w:rsidRPr="002C3D36" w:rsidRDefault="002215B0" w:rsidP="002215B0">
      <w:pPr>
        <w:pStyle w:val="PL"/>
        <w:shd w:val="clear" w:color="auto" w:fill="E6E6E6"/>
        <w:rPr>
          <w:rFonts w:eastAsiaTheme="minorEastAsia"/>
        </w:rPr>
      </w:pPr>
      <w:r w:rsidRPr="002C3D36">
        <w:rPr>
          <w:rFonts w:eastAsiaTheme="minorEastAsia"/>
        </w:rPr>
        <w:t>}</w:t>
      </w:r>
    </w:p>
    <w:p w14:paraId="6BB06652" w14:textId="77777777" w:rsidR="002215B0" w:rsidRPr="002C3D36" w:rsidRDefault="002215B0" w:rsidP="002215B0">
      <w:pPr>
        <w:pStyle w:val="PL"/>
        <w:shd w:val="clear" w:color="auto" w:fill="E6E6E6"/>
        <w:rPr>
          <w:rFonts w:eastAsiaTheme="minorEastAsia"/>
        </w:rPr>
      </w:pPr>
    </w:p>
    <w:p w14:paraId="69525990" w14:textId="77777777" w:rsidR="002215B0" w:rsidRPr="002C3D36" w:rsidRDefault="002215B0" w:rsidP="002215B0">
      <w:pPr>
        <w:pStyle w:val="PL"/>
        <w:shd w:val="clear" w:color="auto" w:fill="E6E6E6"/>
      </w:pPr>
      <w:r w:rsidRPr="002C3D36">
        <w:t>SystemInformationBlockType1-v12j0-IEs ::=</w:t>
      </w:r>
      <w:r w:rsidRPr="002C3D36">
        <w:tab/>
        <w:t>SEQUENCE {</w:t>
      </w:r>
    </w:p>
    <w:p w14:paraId="1742DA3B" w14:textId="77777777" w:rsidR="002215B0" w:rsidRPr="002C3D36" w:rsidRDefault="002215B0" w:rsidP="002215B0">
      <w:pPr>
        <w:pStyle w:val="PL"/>
        <w:shd w:val="clear" w:color="auto" w:fill="E6E6E6"/>
      </w:pPr>
      <w:r w:rsidRPr="002C3D36">
        <w:tab/>
        <w:t>schedulingInfoList-v12j0</w:t>
      </w:r>
      <w:r w:rsidRPr="002C3D36">
        <w:tab/>
      </w:r>
      <w:r w:rsidRPr="002C3D36">
        <w:tab/>
      </w:r>
      <w:r w:rsidRPr="002C3D36">
        <w:tab/>
        <w:t>SchedulingInfoList-v12j0</w:t>
      </w:r>
      <w:r w:rsidRPr="002C3D36">
        <w:tab/>
        <w:t>OPTIONAL,</w:t>
      </w:r>
      <w:r w:rsidRPr="002C3D36">
        <w:tab/>
        <w:t>-- Need OR</w:t>
      </w:r>
    </w:p>
    <w:p w14:paraId="7ABAD901" w14:textId="77777777" w:rsidR="002215B0" w:rsidRPr="002C3D36" w:rsidRDefault="002215B0" w:rsidP="002215B0">
      <w:pPr>
        <w:pStyle w:val="PL"/>
        <w:shd w:val="clear" w:color="auto" w:fill="E6E6E6"/>
      </w:pPr>
      <w:r w:rsidRPr="002C3D36">
        <w:tab/>
        <w:t>schedulingInfoListExt-r12</w:t>
      </w:r>
      <w:r w:rsidRPr="002C3D36">
        <w:tab/>
      </w:r>
      <w:r w:rsidRPr="002C3D36">
        <w:tab/>
      </w:r>
      <w:r w:rsidRPr="002C3D36">
        <w:tab/>
        <w:t>SchedulingInfoListExt-r12</w:t>
      </w:r>
      <w:r w:rsidRPr="002C3D36">
        <w:tab/>
        <w:t>OPTIONAL,</w:t>
      </w:r>
      <w:r w:rsidRPr="002C3D36">
        <w:tab/>
        <w:t>-- Need OR</w:t>
      </w:r>
    </w:p>
    <w:p w14:paraId="6D23F7D1"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17E701E4" w14:textId="77777777" w:rsidR="002215B0" w:rsidRPr="002C3D36" w:rsidRDefault="002215B0" w:rsidP="002215B0">
      <w:pPr>
        <w:pStyle w:val="PL"/>
        <w:shd w:val="clear" w:color="auto" w:fill="E6E6E6"/>
      </w:pPr>
      <w:r w:rsidRPr="002C3D36">
        <w:t>}</w:t>
      </w:r>
    </w:p>
    <w:p w14:paraId="14405023" w14:textId="77777777" w:rsidR="002215B0" w:rsidRPr="002C3D36" w:rsidRDefault="002215B0" w:rsidP="002215B0">
      <w:pPr>
        <w:pStyle w:val="PL"/>
        <w:shd w:val="clear" w:color="auto" w:fill="E6E6E6"/>
      </w:pPr>
    </w:p>
    <w:p w14:paraId="024F0D0F" w14:textId="77777777" w:rsidR="002215B0" w:rsidRPr="002C3D36" w:rsidRDefault="002215B0" w:rsidP="002215B0">
      <w:pPr>
        <w:pStyle w:val="PL"/>
        <w:shd w:val="clear" w:color="auto" w:fill="E6E6E6"/>
      </w:pPr>
      <w:r w:rsidRPr="002C3D36">
        <w:t>-- Regular non critical extensions</w:t>
      </w:r>
    </w:p>
    <w:p w14:paraId="2DB4B0B9" w14:textId="77777777" w:rsidR="002215B0" w:rsidRPr="002C3D36" w:rsidRDefault="002215B0" w:rsidP="002215B0">
      <w:pPr>
        <w:pStyle w:val="PL"/>
        <w:shd w:val="clear" w:color="auto" w:fill="E6E6E6"/>
      </w:pPr>
      <w:r w:rsidRPr="002C3D36">
        <w:t>SystemInformationBlockType1-v920-IEs ::=</w:t>
      </w:r>
      <w:r w:rsidRPr="002C3D36">
        <w:tab/>
        <w:t>SEQUENCE {</w:t>
      </w:r>
    </w:p>
    <w:p w14:paraId="07EC6C80" w14:textId="77777777" w:rsidR="002215B0" w:rsidRPr="002C3D36" w:rsidRDefault="002215B0" w:rsidP="002215B0">
      <w:pPr>
        <w:pStyle w:val="PL"/>
        <w:shd w:val="clear" w:color="auto" w:fill="E6E6E6"/>
      </w:pPr>
      <w:r w:rsidRPr="002C3D36">
        <w:tab/>
        <w:t>ims-EmergencySupport-r9</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140B12F7" w14:textId="77777777" w:rsidR="002215B0" w:rsidRPr="002C3D36" w:rsidRDefault="002215B0" w:rsidP="002215B0">
      <w:pPr>
        <w:pStyle w:val="PL"/>
        <w:shd w:val="clear" w:color="auto" w:fill="E6E6E6"/>
      </w:pPr>
      <w:r w:rsidRPr="002C3D36">
        <w:tab/>
        <w:t>cellSelectionInfo-v920</w:t>
      </w:r>
      <w:r w:rsidRPr="002C3D36">
        <w:tab/>
      </w:r>
      <w:r w:rsidRPr="002C3D36">
        <w:tab/>
      </w:r>
      <w:r w:rsidRPr="002C3D36">
        <w:tab/>
      </w:r>
      <w:r w:rsidRPr="002C3D36">
        <w:tab/>
        <w:t>CellSelectionInfo-v920</w:t>
      </w:r>
      <w:r w:rsidRPr="002C3D36">
        <w:tab/>
      </w:r>
      <w:r w:rsidRPr="002C3D36">
        <w:tab/>
        <w:t>OPTIONAL,</w:t>
      </w:r>
      <w:r w:rsidRPr="002C3D36">
        <w:tab/>
        <w:t>-- Cond RSRQ</w:t>
      </w:r>
    </w:p>
    <w:p w14:paraId="07E34482"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SystemInformationBlockType1-v1130-IEs</w:t>
      </w:r>
      <w:r w:rsidRPr="002C3D36">
        <w:tab/>
        <w:t>OPTIONAL</w:t>
      </w:r>
    </w:p>
    <w:p w14:paraId="34C7DA3D" w14:textId="77777777" w:rsidR="002215B0" w:rsidRPr="002C3D36" w:rsidRDefault="002215B0" w:rsidP="002215B0">
      <w:pPr>
        <w:pStyle w:val="PL"/>
        <w:shd w:val="clear" w:color="auto" w:fill="E6E6E6"/>
      </w:pPr>
      <w:r w:rsidRPr="002C3D36">
        <w:t>}</w:t>
      </w:r>
    </w:p>
    <w:p w14:paraId="720C13AC" w14:textId="77777777" w:rsidR="002215B0" w:rsidRPr="002C3D36" w:rsidRDefault="002215B0" w:rsidP="002215B0">
      <w:pPr>
        <w:pStyle w:val="PL"/>
        <w:shd w:val="clear" w:color="auto" w:fill="E6E6E6"/>
      </w:pPr>
    </w:p>
    <w:p w14:paraId="545BB28E" w14:textId="77777777" w:rsidR="002215B0" w:rsidRPr="002C3D36" w:rsidRDefault="002215B0" w:rsidP="002215B0">
      <w:pPr>
        <w:pStyle w:val="PL"/>
        <w:shd w:val="clear" w:color="auto" w:fill="E6E6E6"/>
      </w:pPr>
      <w:r w:rsidRPr="002C3D36">
        <w:t>SystemInformationBlockType1-v1130-IEs ::=</w:t>
      </w:r>
      <w:r w:rsidRPr="002C3D36">
        <w:tab/>
        <w:t>SEQUENCE {</w:t>
      </w:r>
    </w:p>
    <w:p w14:paraId="5CDDE234" w14:textId="77777777" w:rsidR="002215B0" w:rsidRPr="002C3D36" w:rsidRDefault="002215B0" w:rsidP="002215B0">
      <w:pPr>
        <w:pStyle w:val="PL"/>
        <w:shd w:val="clear" w:color="auto" w:fill="E6E6E6"/>
      </w:pPr>
      <w:r w:rsidRPr="002C3D36">
        <w:tab/>
        <w:t>tdd-Config-v1130</w:t>
      </w:r>
      <w:r w:rsidRPr="002C3D36">
        <w:tab/>
      </w:r>
      <w:r w:rsidRPr="002C3D36">
        <w:tab/>
      </w:r>
      <w:r w:rsidRPr="002C3D36">
        <w:tab/>
      </w:r>
      <w:r w:rsidRPr="002C3D36">
        <w:tab/>
        <w:t>TDD-Config-v1130</w:t>
      </w:r>
      <w:r w:rsidRPr="002C3D36">
        <w:tab/>
      </w:r>
      <w:r w:rsidRPr="002C3D36">
        <w:tab/>
      </w:r>
      <w:r w:rsidRPr="002C3D36">
        <w:tab/>
        <w:t>OPTIONAL,</w:t>
      </w:r>
      <w:r w:rsidRPr="002C3D36">
        <w:tab/>
        <w:t>-- Cond TDD-OR</w:t>
      </w:r>
    </w:p>
    <w:p w14:paraId="473BBEF4" w14:textId="77777777" w:rsidR="002215B0" w:rsidRPr="002C3D36" w:rsidRDefault="002215B0" w:rsidP="002215B0">
      <w:pPr>
        <w:pStyle w:val="PL"/>
        <w:shd w:val="clear" w:color="auto" w:fill="E6E6E6"/>
      </w:pPr>
      <w:r w:rsidRPr="002C3D36">
        <w:tab/>
        <w:t>cellSelectionInfo-v1130</w:t>
      </w:r>
      <w:r w:rsidRPr="002C3D36">
        <w:tab/>
      </w:r>
      <w:r w:rsidRPr="002C3D36">
        <w:tab/>
      </w:r>
      <w:r w:rsidRPr="002C3D36">
        <w:tab/>
        <w:t>CellSelectionInfo-v1130</w:t>
      </w:r>
      <w:r w:rsidRPr="002C3D36">
        <w:tab/>
      </w:r>
      <w:r w:rsidRPr="002C3D36">
        <w:tab/>
        <w:t>OPTIONAL,</w:t>
      </w:r>
      <w:r w:rsidRPr="002C3D36">
        <w:tab/>
        <w:t>-- Cond WB-RSRQ</w:t>
      </w:r>
    </w:p>
    <w:p w14:paraId="5A197D37"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t>SystemInformationBlockType1-v1250-IEs</w:t>
      </w:r>
      <w:r w:rsidRPr="002C3D36">
        <w:tab/>
        <w:t>OPTIONAL</w:t>
      </w:r>
    </w:p>
    <w:p w14:paraId="1EE59A5F" w14:textId="77777777" w:rsidR="002215B0" w:rsidRPr="002C3D36" w:rsidRDefault="002215B0" w:rsidP="002215B0">
      <w:pPr>
        <w:pStyle w:val="PL"/>
        <w:shd w:val="clear" w:color="auto" w:fill="E6E6E6"/>
      </w:pPr>
      <w:r w:rsidRPr="002C3D36">
        <w:t>}</w:t>
      </w:r>
    </w:p>
    <w:p w14:paraId="695FFDDC" w14:textId="77777777" w:rsidR="002215B0" w:rsidRPr="002C3D36" w:rsidRDefault="002215B0" w:rsidP="002215B0">
      <w:pPr>
        <w:pStyle w:val="PL"/>
        <w:shd w:val="clear" w:color="auto" w:fill="E6E6E6"/>
      </w:pPr>
    </w:p>
    <w:p w14:paraId="229AC87A" w14:textId="77777777" w:rsidR="002215B0" w:rsidRPr="002C3D36" w:rsidRDefault="002215B0" w:rsidP="002215B0">
      <w:pPr>
        <w:pStyle w:val="PL"/>
        <w:shd w:val="clear" w:color="auto" w:fill="E6E6E6"/>
      </w:pPr>
      <w:r w:rsidRPr="002C3D36">
        <w:t>SystemInformationBlockType1-v1250-IEs ::=</w:t>
      </w:r>
      <w:r w:rsidRPr="002C3D36">
        <w:tab/>
        <w:t>SEQUENCE {</w:t>
      </w:r>
    </w:p>
    <w:p w14:paraId="2709A4D9" w14:textId="77777777" w:rsidR="002215B0" w:rsidRPr="002C3D36" w:rsidRDefault="002215B0" w:rsidP="002215B0">
      <w:pPr>
        <w:pStyle w:val="PL"/>
        <w:shd w:val="clear" w:color="auto" w:fill="E6E6E6"/>
      </w:pPr>
      <w:r w:rsidRPr="002C3D36">
        <w:tab/>
        <w:t>cellAccessRelatedInfo-v1250</w:t>
      </w:r>
      <w:r w:rsidRPr="002C3D36">
        <w:tab/>
      </w:r>
      <w:r w:rsidRPr="002C3D36">
        <w:tab/>
      </w:r>
      <w:r w:rsidRPr="002C3D36">
        <w:tab/>
      </w:r>
      <w:r w:rsidRPr="002C3D36">
        <w:tab/>
      </w:r>
      <w:r w:rsidRPr="002C3D36">
        <w:tab/>
        <w:t>SEQUENCE {</w:t>
      </w:r>
    </w:p>
    <w:p w14:paraId="3805D8F9" w14:textId="77777777" w:rsidR="002215B0" w:rsidRPr="002C3D36" w:rsidRDefault="002215B0" w:rsidP="002215B0">
      <w:pPr>
        <w:pStyle w:val="PL"/>
        <w:shd w:val="clear" w:color="auto" w:fill="E6E6E6"/>
      </w:pPr>
      <w:r w:rsidRPr="002C3D36">
        <w:lastRenderedPageBreak/>
        <w:tab/>
      </w:r>
      <w:r w:rsidRPr="002C3D36">
        <w:tab/>
        <w:t>category0Allowed-r12</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Need OP</w:t>
      </w:r>
    </w:p>
    <w:p w14:paraId="53618E84" w14:textId="77777777" w:rsidR="002215B0" w:rsidRPr="002C3D36" w:rsidRDefault="002215B0" w:rsidP="002215B0">
      <w:pPr>
        <w:pStyle w:val="PL"/>
        <w:shd w:val="clear" w:color="auto" w:fill="E6E6E6"/>
      </w:pPr>
      <w:r w:rsidRPr="002C3D36">
        <w:tab/>
        <w:t>},</w:t>
      </w:r>
    </w:p>
    <w:p w14:paraId="60A5316C" w14:textId="77777777" w:rsidR="002215B0" w:rsidRPr="002C3D36" w:rsidRDefault="002215B0" w:rsidP="002215B0">
      <w:pPr>
        <w:pStyle w:val="PL"/>
        <w:shd w:val="clear" w:color="auto" w:fill="E6E6E6"/>
      </w:pPr>
      <w:r w:rsidRPr="002C3D36">
        <w:tab/>
        <w:t>cellSelectionInfo-v1250</w:t>
      </w:r>
      <w:r w:rsidRPr="002C3D36">
        <w:tab/>
      </w:r>
      <w:r w:rsidRPr="002C3D36">
        <w:tab/>
      </w:r>
      <w:r w:rsidRPr="002C3D36">
        <w:tab/>
      </w:r>
      <w:r w:rsidRPr="002C3D36">
        <w:tab/>
      </w:r>
      <w:r w:rsidRPr="002C3D36">
        <w:tab/>
        <w:t>CellSelectionInfo-v1250</w:t>
      </w:r>
      <w:r w:rsidRPr="002C3D36">
        <w:tab/>
      </w:r>
      <w:r w:rsidRPr="002C3D36">
        <w:tab/>
        <w:t>OPTIONAL,</w:t>
      </w:r>
      <w:r w:rsidRPr="002C3D36">
        <w:tab/>
        <w:t>-- Cond RSRQ2</w:t>
      </w:r>
    </w:p>
    <w:p w14:paraId="3C65E369" w14:textId="77777777" w:rsidR="002215B0" w:rsidRPr="002C3D36" w:rsidRDefault="002215B0" w:rsidP="002215B0">
      <w:pPr>
        <w:pStyle w:val="PL"/>
        <w:shd w:val="clear" w:color="auto" w:fill="E6E6E6"/>
      </w:pPr>
      <w:r w:rsidRPr="002C3D36">
        <w:tab/>
        <w:t>freqBandIndicatorPriority-r12</w:t>
      </w:r>
      <w:r w:rsidRPr="002C3D36">
        <w:tab/>
      </w:r>
      <w:r w:rsidRPr="002C3D36">
        <w:tab/>
      </w:r>
      <w:r w:rsidRPr="002C3D36">
        <w:tab/>
        <w:t>ENUMERATED {true}</w:t>
      </w:r>
      <w:r w:rsidRPr="002C3D36">
        <w:tab/>
      </w:r>
      <w:r w:rsidRPr="002C3D36">
        <w:tab/>
      </w:r>
      <w:r w:rsidRPr="002C3D36">
        <w:tab/>
        <w:t>OPTIONAL,</w:t>
      </w:r>
      <w:r w:rsidRPr="002C3D36">
        <w:tab/>
        <w:t>-- Cond mFBI</w:t>
      </w:r>
    </w:p>
    <w:p w14:paraId="2BD2118E"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t>SystemInformationBlockType1-v1310-IEs</w:t>
      </w:r>
      <w:r w:rsidRPr="002C3D36">
        <w:tab/>
        <w:t>OPTIONAL</w:t>
      </w:r>
      <w:r w:rsidRPr="002C3D36">
        <w:tab/>
      </w:r>
      <w:r w:rsidRPr="002C3D36">
        <w:tab/>
      </w:r>
      <w:r w:rsidRPr="002C3D36">
        <w:tab/>
      </w:r>
      <w:r w:rsidRPr="002C3D36">
        <w:tab/>
      </w:r>
    </w:p>
    <w:p w14:paraId="34F84955" w14:textId="77777777" w:rsidR="002215B0" w:rsidRPr="002C3D36" w:rsidRDefault="002215B0" w:rsidP="002215B0">
      <w:pPr>
        <w:pStyle w:val="PL"/>
        <w:shd w:val="clear" w:color="auto" w:fill="E6E6E6"/>
      </w:pPr>
      <w:r w:rsidRPr="002C3D36">
        <w:t>}</w:t>
      </w:r>
    </w:p>
    <w:p w14:paraId="34220611" w14:textId="77777777" w:rsidR="002215B0" w:rsidRPr="002C3D36" w:rsidRDefault="002215B0" w:rsidP="002215B0">
      <w:pPr>
        <w:pStyle w:val="PL"/>
        <w:shd w:val="clear" w:color="auto" w:fill="E6E6E6"/>
      </w:pPr>
    </w:p>
    <w:p w14:paraId="184F78E5" w14:textId="77777777" w:rsidR="002215B0" w:rsidRPr="002C3D36" w:rsidRDefault="002215B0" w:rsidP="002215B0">
      <w:pPr>
        <w:pStyle w:val="PL"/>
        <w:shd w:val="clear" w:color="auto" w:fill="E6E6E6"/>
      </w:pPr>
      <w:r w:rsidRPr="002C3D36">
        <w:t>SystemInformationBlockType1-v1310-IEs ::=</w:t>
      </w:r>
      <w:r w:rsidRPr="002C3D36">
        <w:tab/>
        <w:t>SEQUENCE {</w:t>
      </w:r>
    </w:p>
    <w:p w14:paraId="3BDD9DF1" w14:textId="77777777" w:rsidR="002215B0" w:rsidRPr="002C3D36" w:rsidRDefault="002215B0" w:rsidP="002215B0">
      <w:pPr>
        <w:pStyle w:val="PL"/>
        <w:shd w:val="clear" w:color="auto" w:fill="E6E6E6"/>
      </w:pPr>
      <w:r w:rsidRPr="002C3D36">
        <w:tab/>
        <w:t>hyperSFN-r13</w:t>
      </w:r>
      <w:r w:rsidRPr="002C3D36">
        <w:tab/>
      </w:r>
      <w:r w:rsidRPr="002C3D36">
        <w:tab/>
      </w:r>
      <w:r w:rsidRPr="002C3D36">
        <w:tab/>
      </w:r>
      <w:r w:rsidRPr="002C3D36">
        <w:tab/>
      </w:r>
      <w:r w:rsidRPr="002C3D36">
        <w:tab/>
      </w:r>
      <w:r w:rsidRPr="002C3D36">
        <w:tab/>
      </w:r>
      <w:r w:rsidRPr="002C3D36">
        <w:tab/>
      </w:r>
      <w:r w:rsidRPr="002C3D36">
        <w:tab/>
        <w:t>BIT STRING (SIZE (10))</w:t>
      </w:r>
      <w:r w:rsidRPr="002C3D36">
        <w:tab/>
      </w:r>
      <w:r w:rsidRPr="002C3D36">
        <w:tab/>
        <w:t>OPTIONAL,</w:t>
      </w:r>
      <w:r w:rsidRPr="002C3D36">
        <w:tab/>
        <w:t>-- Need OR</w:t>
      </w:r>
    </w:p>
    <w:p w14:paraId="4000FB98" w14:textId="77777777" w:rsidR="002215B0" w:rsidRPr="002C3D36" w:rsidRDefault="002215B0" w:rsidP="002215B0">
      <w:pPr>
        <w:pStyle w:val="PL"/>
        <w:shd w:val="clear" w:color="auto" w:fill="E6E6E6"/>
      </w:pPr>
      <w:r w:rsidRPr="002C3D36">
        <w:tab/>
        <w:t>eDRX-Allowed-r13</w:t>
      </w:r>
      <w:r w:rsidRPr="002C3D36">
        <w:tab/>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00C0D648" w14:textId="77777777" w:rsidR="002215B0" w:rsidRPr="002C3D36" w:rsidRDefault="002215B0" w:rsidP="002215B0">
      <w:pPr>
        <w:pStyle w:val="PL"/>
        <w:shd w:val="clear" w:color="auto" w:fill="E6E6E6"/>
      </w:pPr>
      <w:r w:rsidRPr="002C3D36">
        <w:tab/>
        <w:t>cellSelectionInfoCE-r13</w:t>
      </w:r>
      <w:r w:rsidRPr="002C3D36">
        <w:tab/>
      </w:r>
      <w:r w:rsidRPr="002C3D36">
        <w:tab/>
      </w:r>
      <w:r w:rsidRPr="002C3D36">
        <w:tab/>
      </w:r>
      <w:r w:rsidRPr="002C3D36">
        <w:tab/>
      </w:r>
      <w:r w:rsidRPr="002C3D36">
        <w:tab/>
        <w:t>CellSelectionInfoCE-r13</w:t>
      </w:r>
      <w:r w:rsidRPr="002C3D36">
        <w:tab/>
        <w:t>OPTIONAL,</w:t>
      </w:r>
      <w:r w:rsidRPr="002C3D36">
        <w:tab/>
        <w:t>-- Need OP</w:t>
      </w:r>
    </w:p>
    <w:p w14:paraId="00E93664" w14:textId="77777777" w:rsidR="002215B0" w:rsidRPr="002C3D36" w:rsidRDefault="002215B0" w:rsidP="002215B0">
      <w:pPr>
        <w:pStyle w:val="PL"/>
        <w:shd w:val="clear" w:color="auto" w:fill="E6E6E6"/>
      </w:pPr>
      <w:r w:rsidRPr="002C3D36">
        <w:tab/>
        <w:t>bandwidthReducedAccessRelatedInfo-r13</w:t>
      </w:r>
      <w:r w:rsidRPr="002C3D36">
        <w:tab/>
        <w:t>SEQUENCE {</w:t>
      </w:r>
    </w:p>
    <w:p w14:paraId="0DD85095" w14:textId="77777777" w:rsidR="002215B0" w:rsidRPr="002C3D36" w:rsidRDefault="002215B0" w:rsidP="002215B0">
      <w:pPr>
        <w:pStyle w:val="PL"/>
        <w:shd w:val="clear" w:color="auto" w:fill="E6E6E6"/>
      </w:pPr>
      <w:r w:rsidRPr="002C3D36">
        <w:tab/>
      </w:r>
      <w:r w:rsidRPr="002C3D36">
        <w:tab/>
        <w:t>si-WindowLength-BR-r13</w:t>
      </w:r>
      <w:r w:rsidRPr="002C3D36">
        <w:tab/>
      </w:r>
      <w:r w:rsidRPr="002C3D36">
        <w:tab/>
      </w:r>
      <w:r w:rsidRPr="002C3D36">
        <w:tab/>
      </w:r>
      <w:r w:rsidRPr="002C3D36">
        <w:tab/>
      </w:r>
      <w:r w:rsidRPr="002C3D36">
        <w:tab/>
        <w:t>ENUMERATED {</w:t>
      </w:r>
    </w:p>
    <w:p w14:paraId="3E981039"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ms20, ms40, ms60, ms80, ms120,</w:t>
      </w:r>
    </w:p>
    <w:p w14:paraId="6AB32CB7"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ms160, ms200, spare},</w:t>
      </w:r>
    </w:p>
    <w:p w14:paraId="76C74E15" w14:textId="77777777" w:rsidR="002215B0" w:rsidRPr="002C3D36" w:rsidRDefault="002215B0" w:rsidP="002215B0">
      <w:pPr>
        <w:pStyle w:val="PL"/>
        <w:shd w:val="clear" w:color="auto" w:fill="E6E6E6"/>
      </w:pPr>
      <w:r w:rsidRPr="002C3D36">
        <w:tab/>
      </w:r>
      <w:r w:rsidRPr="002C3D36">
        <w:tab/>
        <w:t>si-RepetitionPattern-r13</w:t>
      </w:r>
      <w:r w:rsidRPr="002C3D36">
        <w:tab/>
      </w:r>
      <w:r w:rsidRPr="002C3D36">
        <w:tab/>
      </w:r>
      <w:r w:rsidRPr="002C3D36">
        <w:tab/>
      </w:r>
      <w:r w:rsidRPr="002C3D36">
        <w:tab/>
        <w:t>ENUMERATED {everyRF, every2ndRF, every4thRF,</w:t>
      </w:r>
    </w:p>
    <w:p w14:paraId="570B6128"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every8thRF},</w:t>
      </w:r>
    </w:p>
    <w:p w14:paraId="6A9B1A2A" w14:textId="77777777" w:rsidR="002215B0" w:rsidRPr="002C3D36" w:rsidRDefault="002215B0" w:rsidP="002215B0">
      <w:pPr>
        <w:pStyle w:val="PL"/>
        <w:shd w:val="clear" w:color="auto" w:fill="E6E6E6"/>
      </w:pPr>
      <w:r w:rsidRPr="002C3D36">
        <w:tab/>
      </w:r>
      <w:r w:rsidRPr="002C3D36">
        <w:tab/>
        <w:t>schedulingInfoList-BR-r13</w:t>
      </w:r>
      <w:r w:rsidRPr="002C3D36">
        <w:tab/>
      </w:r>
      <w:r w:rsidRPr="002C3D36">
        <w:tab/>
      </w:r>
      <w:r w:rsidRPr="002C3D36">
        <w:tab/>
      </w:r>
      <w:r w:rsidRPr="002C3D36">
        <w:tab/>
        <w:t>SchedulingInfoList-BR-r13</w:t>
      </w:r>
      <w:r w:rsidRPr="002C3D36">
        <w:tab/>
        <w:t>OPTIONAL,</w:t>
      </w:r>
      <w:r w:rsidRPr="002C3D36">
        <w:tab/>
        <w:t>-- Cond SI-BR</w:t>
      </w:r>
    </w:p>
    <w:p w14:paraId="5B47A6E8" w14:textId="77777777" w:rsidR="002215B0" w:rsidRPr="002C3D36" w:rsidRDefault="002215B0" w:rsidP="002215B0">
      <w:pPr>
        <w:pStyle w:val="PL"/>
        <w:shd w:val="clear" w:color="auto" w:fill="E6E6E6"/>
      </w:pPr>
      <w:r w:rsidRPr="002C3D36">
        <w:tab/>
      </w:r>
      <w:r w:rsidRPr="002C3D36">
        <w:tab/>
        <w:t>fdd-DownlinkOrTddSubframeBitmapBR-r13</w:t>
      </w:r>
      <w:r w:rsidRPr="002C3D36">
        <w:tab/>
        <w:t>CHOICE {</w:t>
      </w:r>
    </w:p>
    <w:p w14:paraId="66DAF077" w14:textId="77777777" w:rsidR="002215B0" w:rsidRPr="002C3D36" w:rsidRDefault="002215B0" w:rsidP="002215B0">
      <w:pPr>
        <w:pStyle w:val="PL"/>
        <w:shd w:val="clear" w:color="auto" w:fill="E6E6E6"/>
      </w:pPr>
      <w:r w:rsidRPr="002C3D36">
        <w:tab/>
      </w:r>
      <w:r w:rsidRPr="002C3D36">
        <w:tab/>
      </w:r>
      <w:r w:rsidRPr="002C3D36">
        <w:tab/>
        <w:t>subframePattern10-r13</w:t>
      </w:r>
      <w:r w:rsidRPr="002C3D36">
        <w:tab/>
      </w:r>
      <w:r w:rsidRPr="002C3D36">
        <w:tab/>
      </w:r>
      <w:r w:rsidRPr="002C3D36">
        <w:tab/>
      </w:r>
      <w:r w:rsidRPr="002C3D36">
        <w:tab/>
      </w:r>
      <w:r w:rsidRPr="002C3D36">
        <w:tab/>
        <w:t>BIT STRING (SIZE (10)),</w:t>
      </w:r>
    </w:p>
    <w:p w14:paraId="7847EB6E" w14:textId="77777777" w:rsidR="002215B0" w:rsidRPr="002C3D36" w:rsidRDefault="002215B0" w:rsidP="002215B0">
      <w:pPr>
        <w:pStyle w:val="PL"/>
        <w:shd w:val="clear" w:color="auto" w:fill="E6E6E6"/>
      </w:pPr>
      <w:r w:rsidRPr="002C3D36">
        <w:tab/>
      </w:r>
      <w:r w:rsidRPr="002C3D36">
        <w:tab/>
      </w:r>
      <w:r w:rsidRPr="002C3D36">
        <w:tab/>
        <w:t>subframePattern40-r13</w:t>
      </w:r>
      <w:r w:rsidRPr="002C3D36">
        <w:tab/>
      </w:r>
      <w:r w:rsidRPr="002C3D36">
        <w:tab/>
      </w:r>
      <w:r w:rsidRPr="002C3D36">
        <w:tab/>
      </w:r>
      <w:r w:rsidRPr="002C3D36">
        <w:tab/>
      </w:r>
      <w:r w:rsidRPr="002C3D36">
        <w:tab/>
        <w:t>BIT STRING (SIZE (40))</w:t>
      </w:r>
    </w:p>
    <w:p w14:paraId="7A1FD1DE" w14:textId="77777777" w:rsidR="002215B0" w:rsidRPr="002C3D36" w:rsidRDefault="002215B0" w:rsidP="002215B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31C33C0B" w14:textId="77777777" w:rsidR="002215B0" w:rsidRPr="002C3D36" w:rsidRDefault="002215B0" w:rsidP="002215B0">
      <w:pPr>
        <w:pStyle w:val="PL"/>
        <w:shd w:val="clear" w:color="auto" w:fill="E6E6E6"/>
      </w:pPr>
      <w:r w:rsidRPr="002C3D36">
        <w:tab/>
      </w:r>
      <w:r w:rsidRPr="002C3D36">
        <w:tab/>
        <w:t>fdd-UplinkSubframeBitmapBR-r13</w:t>
      </w:r>
      <w:r w:rsidRPr="002C3D36">
        <w:tab/>
      </w:r>
      <w:r w:rsidRPr="002C3D36">
        <w:tab/>
      </w:r>
      <w:r w:rsidRPr="002C3D36">
        <w:tab/>
        <w:t>BIT STRING (SIZE (10))</w:t>
      </w:r>
      <w:r w:rsidRPr="002C3D36">
        <w:tab/>
      </w:r>
      <w:r w:rsidRPr="002C3D36">
        <w:tab/>
        <w:t>OPTIONAL,</w:t>
      </w:r>
      <w:r w:rsidRPr="002C3D36">
        <w:tab/>
        <w:t>-- Need OP</w:t>
      </w:r>
    </w:p>
    <w:p w14:paraId="29E3385B" w14:textId="77777777" w:rsidR="002215B0" w:rsidRPr="002C3D36" w:rsidRDefault="002215B0" w:rsidP="002215B0">
      <w:pPr>
        <w:pStyle w:val="PL"/>
        <w:shd w:val="clear" w:color="auto" w:fill="E6E6E6"/>
      </w:pPr>
      <w:r w:rsidRPr="002C3D36">
        <w:tab/>
      </w:r>
      <w:r w:rsidRPr="002C3D36">
        <w:tab/>
        <w:t>startSymbolBR-r13</w:t>
      </w:r>
      <w:r w:rsidRPr="002C3D36">
        <w:tab/>
      </w:r>
      <w:r w:rsidRPr="002C3D36">
        <w:tab/>
      </w:r>
      <w:r w:rsidRPr="002C3D36">
        <w:tab/>
      </w:r>
      <w:r w:rsidRPr="002C3D36">
        <w:tab/>
      </w:r>
      <w:r w:rsidRPr="002C3D36">
        <w:tab/>
      </w:r>
      <w:r w:rsidRPr="002C3D36">
        <w:tab/>
        <w:t>INTEGER (1..4),</w:t>
      </w:r>
    </w:p>
    <w:p w14:paraId="0CF5C40B" w14:textId="77777777" w:rsidR="002215B0" w:rsidRPr="002C3D36" w:rsidRDefault="002215B0" w:rsidP="002215B0">
      <w:pPr>
        <w:pStyle w:val="PL"/>
        <w:shd w:val="clear" w:color="auto" w:fill="E6E6E6"/>
      </w:pPr>
      <w:r w:rsidRPr="002C3D36">
        <w:tab/>
      </w:r>
      <w:r w:rsidRPr="002C3D36">
        <w:tab/>
        <w:t>si-HoppingConfigCommon-r13</w:t>
      </w:r>
      <w:r w:rsidRPr="002C3D36">
        <w:tab/>
      </w:r>
      <w:r w:rsidRPr="002C3D36">
        <w:tab/>
      </w:r>
      <w:r w:rsidRPr="002C3D36">
        <w:tab/>
      </w:r>
      <w:r w:rsidRPr="002C3D36">
        <w:tab/>
        <w:t>ENUMERATED {on,off},</w:t>
      </w:r>
    </w:p>
    <w:p w14:paraId="4B6E8A53" w14:textId="77777777" w:rsidR="002215B0" w:rsidRPr="002C3D36" w:rsidRDefault="002215B0" w:rsidP="002215B0">
      <w:pPr>
        <w:pStyle w:val="PL"/>
        <w:shd w:val="clear" w:color="auto" w:fill="E6E6E6"/>
      </w:pPr>
      <w:r w:rsidRPr="002C3D36">
        <w:tab/>
      </w:r>
      <w:r w:rsidRPr="002C3D36">
        <w:tab/>
        <w:t>si-ValidityTime-r13</w:t>
      </w:r>
      <w:r w:rsidRPr="002C3D36">
        <w:tab/>
      </w:r>
      <w:r w:rsidRPr="002C3D36">
        <w:tab/>
      </w:r>
      <w:r w:rsidRPr="002C3D36">
        <w:tab/>
      </w:r>
      <w:r w:rsidRPr="002C3D36">
        <w:tab/>
      </w:r>
      <w:r w:rsidRPr="002C3D36">
        <w:tab/>
      </w:r>
      <w:r w:rsidRPr="002C3D36">
        <w:tab/>
        <w:t>ENUMERATED {true}</w:t>
      </w:r>
      <w:r w:rsidRPr="002C3D36">
        <w:tab/>
        <w:t>OPTIONAL,</w:t>
      </w:r>
      <w:r w:rsidRPr="002C3D36">
        <w:tab/>
      </w:r>
      <w:r w:rsidRPr="002C3D36">
        <w:tab/>
      </w:r>
      <w:r w:rsidRPr="002C3D36">
        <w:tab/>
        <w:t>-- Need OP</w:t>
      </w:r>
    </w:p>
    <w:p w14:paraId="6ABD720F" w14:textId="77777777" w:rsidR="002215B0" w:rsidRPr="002C3D36" w:rsidRDefault="002215B0" w:rsidP="002215B0">
      <w:pPr>
        <w:pStyle w:val="PL"/>
        <w:shd w:val="clear" w:color="auto" w:fill="E6E6E6"/>
      </w:pPr>
      <w:r w:rsidRPr="002C3D36">
        <w:tab/>
      </w:r>
      <w:r w:rsidRPr="002C3D36">
        <w:tab/>
        <w:t>systemInfoValueTagList-r13</w:t>
      </w:r>
      <w:r w:rsidRPr="002C3D36">
        <w:tab/>
      </w:r>
      <w:r w:rsidRPr="002C3D36">
        <w:tab/>
      </w:r>
      <w:r w:rsidRPr="002C3D36">
        <w:tab/>
      </w:r>
      <w:r w:rsidRPr="002C3D36">
        <w:tab/>
        <w:t>SystemInfoValueTagList-r13</w:t>
      </w:r>
      <w:r w:rsidRPr="002C3D36">
        <w:tab/>
        <w:t>OPTIONAL</w:t>
      </w:r>
      <w:r w:rsidRPr="002C3D36">
        <w:tab/>
        <w:t>-- Need OR</w:t>
      </w:r>
    </w:p>
    <w:p w14:paraId="00CD9679" w14:textId="77777777" w:rsidR="002215B0" w:rsidRPr="002C3D36" w:rsidRDefault="002215B0" w:rsidP="002215B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BW-reduced</w:t>
      </w:r>
    </w:p>
    <w:p w14:paraId="6A125E72"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SystemInformationBlockType1-v1320-IEs</w:t>
      </w:r>
      <w:r w:rsidRPr="002C3D36">
        <w:tab/>
        <w:t>OPTIONAL</w:t>
      </w:r>
    </w:p>
    <w:p w14:paraId="5DBE27FC" w14:textId="77777777" w:rsidR="002215B0" w:rsidRPr="002C3D36" w:rsidRDefault="002215B0" w:rsidP="002215B0">
      <w:pPr>
        <w:pStyle w:val="PL"/>
        <w:shd w:val="clear" w:color="auto" w:fill="E6E6E6"/>
      </w:pPr>
      <w:r w:rsidRPr="002C3D36">
        <w:t>}</w:t>
      </w:r>
    </w:p>
    <w:p w14:paraId="6310DB6A" w14:textId="77777777" w:rsidR="002215B0" w:rsidRPr="002C3D36" w:rsidRDefault="002215B0" w:rsidP="002215B0">
      <w:pPr>
        <w:pStyle w:val="PL"/>
        <w:shd w:val="clear" w:color="auto" w:fill="E6E6E6"/>
      </w:pPr>
    </w:p>
    <w:p w14:paraId="18BE6ECA" w14:textId="77777777" w:rsidR="002215B0" w:rsidRPr="002C3D36" w:rsidRDefault="002215B0" w:rsidP="002215B0">
      <w:pPr>
        <w:pStyle w:val="PL"/>
        <w:shd w:val="clear" w:color="auto" w:fill="E6E6E6"/>
      </w:pPr>
      <w:r w:rsidRPr="002C3D36">
        <w:t>SystemInformationBlockType1-v1320-IEs ::=</w:t>
      </w:r>
      <w:r w:rsidRPr="002C3D36">
        <w:tab/>
        <w:t>SEQUENCE {</w:t>
      </w:r>
    </w:p>
    <w:p w14:paraId="5CAD09D5" w14:textId="77777777" w:rsidR="002215B0" w:rsidRPr="002C3D36" w:rsidRDefault="002215B0" w:rsidP="002215B0">
      <w:pPr>
        <w:pStyle w:val="PL"/>
        <w:shd w:val="clear" w:color="auto" w:fill="E6E6E6"/>
      </w:pPr>
      <w:r w:rsidRPr="002C3D36">
        <w:tab/>
        <w:t>freqHoppingParametersDL-r13</w:t>
      </w:r>
      <w:r w:rsidRPr="002C3D36">
        <w:tab/>
      </w:r>
      <w:r w:rsidRPr="002C3D36">
        <w:tab/>
      </w:r>
      <w:r w:rsidRPr="002C3D36">
        <w:tab/>
      </w:r>
      <w:r w:rsidRPr="002C3D36">
        <w:tab/>
        <w:t>SEQUENCE {</w:t>
      </w:r>
    </w:p>
    <w:p w14:paraId="755F1109" w14:textId="77777777" w:rsidR="002215B0" w:rsidRPr="002C3D36" w:rsidRDefault="002215B0" w:rsidP="002215B0">
      <w:pPr>
        <w:pStyle w:val="PL"/>
        <w:shd w:val="clear" w:color="auto" w:fill="E6E6E6"/>
      </w:pPr>
      <w:r w:rsidRPr="002C3D36">
        <w:tab/>
      </w:r>
      <w:r w:rsidRPr="002C3D36">
        <w:tab/>
        <w:t>mpdcch-pdsch-HoppingNB-r13</w:t>
      </w:r>
      <w:r w:rsidRPr="002C3D36">
        <w:tab/>
      </w:r>
      <w:r w:rsidRPr="002C3D36">
        <w:tab/>
      </w:r>
      <w:r w:rsidRPr="002C3D36">
        <w:tab/>
      </w:r>
      <w:r w:rsidRPr="002C3D36">
        <w:tab/>
        <w:t>ENUMERATED {nb2, nb4}</w:t>
      </w:r>
      <w:r w:rsidRPr="002C3D36">
        <w:tab/>
      </w:r>
      <w:r w:rsidRPr="002C3D36">
        <w:tab/>
        <w:t>OPTIONAL,</w:t>
      </w:r>
      <w:r w:rsidRPr="002C3D36">
        <w:tab/>
        <w:t>-- Need OR</w:t>
      </w:r>
    </w:p>
    <w:p w14:paraId="5B1D6C3F" w14:textId="77777777" w:rsidR="002215B0" w:rsidRPr="002C3D36" w:rsidRDefault="002215B0" w:rsidP="002215B0">
      <w:pPr>
        <w:pStyle w:val="PL"/>
        <w:shd w:val="clear" w:color="auto" w:fill="E6E6E6"/>
      </w:pPr>
      <w:r w:rsidRPr="002C3D36">
        <w:tab/>
      </w:r>
      <w:r w:rsidRPr="002C3D36">
        <w:tab/>
        <w:t>interval-DLHoppingConfigCommonModeA-r13</w:t>
      </w:r>
      <w:r w:rsidRPr="002C3D36">
        <w:tab/>
        <w:t>CHOICE {</w:t>
      </w:r>
    </w:p>
    <w:p w14:paraId="12CE8EF9" w14:textId="77777777" w:rsidR="002215B0" w:rsidRPr="002C3D36" w:rsidRDefault="002215B0" w:rsidP="002215B0">
      <w:pPr>
        <w:pStyle w:val="PL"/>
        <w:shd w:val="clear" w:color="auto" w:fill="E6E6E6"/>
      </w:pPr>
      <w:r w:rsidRPr="002C3D36">
        <w:tab/>
      </w:r>
      <w:r w:rsidRPr="002C3D36">
        <w:tab/>
      </w:r>
      <w:r w:rsidRPr="002C3D36">
        <w:tab/>
        <w:t>interval-FDD-r13</w:t>
      </w:r>
      <w:r w:rsidRPr="002C3D36">
        <w:tab/>
      </w:r>
      <w:r w:rsidRPr="002C3D36">
        <w:tab/>
      </w:r>
      <w:r w:rsidRPr="002C3D36">
        <w:tab/>
      </w:r>
      <w:r w:rsidRPr="002C3D36">
        <w:tab/>
      </w:r>
      <w:r w:rsidRPr="002C3D36">
        <w:tab/>
        <w:t>ENUMERATED {int1, int2, int4, int8},</w:t>
      </w:r>
    </w:p>
    <w:p w14:paraId="194F9105" w14:textId="77777777" w:rsidR="002215B0" w:rsidRPr="002C3D36" w:rsidRDefault="002215B0" w:rsidP="002215B0">
      <w:pPr>
        <w:pStyle w:val="PL"/>
        <w:shd w:val="clear" w:color="auto" w:fill="E6E6E6"/>
      </w:pPr>
      <w:r w:rsidRPr="002C3D36">
        <w:tab/>
      </w:r>
      <w:r w:rsidRPr="002C3D36">
        <w:tab/>
      </w:r>
      <w:r w:rsidRPr="002C3D36">
        <w:tab/>
        <w:t>interval-TDD-r13</w:t>
      </w:r>
      <w:r w:rsidRPr="002C3D36">
        <w:tab/>
      </w:r>
      <w:r w:rsidRPr="002C3D36">
        <w:tab/>
      </w:r>
      <w:r w:rsidRPr="002C3D36">
        <w:tab/>
      </w:r>
      <w:r w:rsidRPr="002C3D36">
        <w:tab/>
      </w:r>
      <w:r w:rsidRPr="002C3D36">
        <w:tab/>
        <w:t>ENUMERATED {int1, int5, int10, int20}</w:t>
      </w:r>
    </w:p>
    <w:p w14:paraId="1C7B26E3" w14:textId="77777777" w:rsidR="002215B0" w:rsidRPr="002C3D36" w:rsidRDefault="002215B0" w:rsidP="002215B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3B8FA38A" w14:textId="77777777" w:rsidR="002215B0" w:rsidRPr="002C3D36" w:rsidRDefault="002215B0" w:rsidP="002215B0">
      <w:pPr>
        <w:pStyle w:val="PL"/>
        <w:shd w:val="clear" w:color="auto" w:fill="E6E6E6"/>
      </w:pPr>
      <w:r w:rsidRPr="002C3D36">
        <w:tab/>
      </w:r>
      <w:r w:rsidRPr="002C3D36">
        <w:tab/>
        <w:t>interval-DLHoppingConfigCommonModeB-r13</w:t>
      </w:r>
      <w:r w:rsidRPr="002C3D36">
        <w:tab/>
        <w:t>CHOICE {</w:t>
      </w:r>
    </w:p>
    <w:p w14:paraId="1081AD24" w14:textId="77777777" w:rsidR="002215B0" w:rsidRPr="002C3D36" w:rsidRDefault="002215B0" w:rsidP="002215B0">
      <w:pPr>
        <w:pStyle w:val="PL"/>
        <w:shd w:val="clear" w:color="auto" w:fill="E6E6E6"/>
      </w:pPr>
      <w:r w:rsidRPr="002C3D36">
        <w:tab/>
      </w:r>
      <w:r w:rsidRPr="002C3D36">
        <w:tab/>
      </w:r>
      <w:r w:rsidRPr="002C3D36">
        <w:tab/>
        <w:t>interval-FDD-r13</w:t>
      </w:r>
      <w:r w:rsidRPr="002C3D36">
        <w:tab/>
      </w:r>
      <w:r w:rsidRPr="002C3D36">
        <w:tab/>
      </w:r>
      <w:r w:rsidRPr="002C3D36">
        <w:tab/>
      </w:r>
      <w:r w:rsidRPr="002C3D36">
        <w:tab/>
      </w:r>
      <w:r w:rsidRPr="002C3D36">
        <w:tab/>
        <w:t>ENUMERATED {int2, int4, int8, int16},</w:t>
      </w:r>
    </w:p>
    <w:p w14:paraId="59DC06E8" w14:textId="77777777" w:rsidR="002215B0" w:rsidRPr="002C3D36" w:rsidRDefault="002215B0" w:rsidP="002215B0">
      <w:pPr>
        <w:pStyle w:val="PL"/>
        <w:shd w:val="clear" w:color="auto" w:fill="E6E6E6"/>
      </w:pPr>
      <w:r w:rsidRPr="002C3D36">
        <w:tab/>
      </w:r>
      <w:r w:rsidRPr="002C3D36">
        <w:tab/>
      </w:r>
      <w:r w:rsidRPr="002C3D36">
        <w:tab/>
        <w:t>interval-TDD-r13</w:t>
      </w:r>
      <w:r w:rsidRPr="002C3D36">
        <w:tab/>
      </w:r>
      <w:r w:rsidRPr="002C3D36">
        <w:tab/>
      </w:r>
      <w:r w:rsidRPr="002C3D36">
        <w:tab/>
      </w:r>
      <w:r w:rsidRPr="002C3D36">
        <w:tab/>
      </w:r>
      <w:r w:rsidRPr="002C3D36">
        <w:tab/>
        <w:t>ENUMERATED { int5, int10, int20, int40}</w:t>
      </w:r>
    </w:p>
    <w:p w14:paraId="6901E166" w14:textId="77777777" w:rsidR="002215B0" w:rsidRPr="002C3D36" w:rsidRDefault="002215B0" w:rsidP="002215B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0830EE35" w14:textId="77777777" w:rsidR="002215B0" w:rsidRPr="002C3D36" w:rsidRDefault="002215B0" w:rsidP="002215B0">
      <w:pPr>
        <w:pStyle w:val="PL"/>
        <w:shd w:val="clear" w:color="auto" w:fill="E6E6E6"/>
      </w:pPr>
      <w:r w:rsidRPr="002C3D36">
        <w:tab/>
      </w:r>
      <w:r w:rsidRPr="002C3D36">
        <w:tab/>
        <w:t>mpdcch-pdsch-HoppingOffset-r13</w:t>
      </w:r>
      <w:r w:rsidRPr="002C3D36">
        <w:tab/>
      </w:r>
      <w:r w:rsidRPr="002C3D36">
        <w:tab/>
      </w:r>
      <w:r w:rsidRPr="002C3D36">
        <w:tab/>
        <w:t>INTEGER (1..maxAvailNarrowBands-r13)</w:t>
      </w:r>
      <w:r w:rsidRPr="002C3D36">
        <w:tab/>
        <w:t>OPTIONAL</w:t>
      </w:r>
      <w:r w:rsidRPr="002C3D36">
        <w:tab/>
        <w:t>-- Need OR</w:t>
      </w:r>
    </w:p>
    <w:p w14:paraId="582F2D29" w14:textId="77777777" w:rsidR="002215B0" w:rsidRPr="002C3D36" w:rsidRDefault="002215B0" w:rsidP="002215B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Hopping</w:t>
      </w:r>
    </w:p>
    <w:p w14:paraId="24E469CB"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SystemInformationBlockType1-v1350-IEs</w:t>
      </w:r>
      <w:r w:rsidRPr="002C3D36">
        <w:tab/>
      </w:r>
      <w:r w:rsidRPr="002C3D36">
        <w:tab/>
      </w:r>
      <w:r w:rsidRPr="002C3D36">
        <w:tab/>
      </w:r>
      <w:r w:rsidRPr="002C3D36">
        <w:tab/>
      </w:r>
      <w:r w:rsidRPr="002C3D36">
        <w:tab/>
        <w:t>OPTIONAL</w:t>
      </w:r>
    </w:p>
    <w:p w14:paraId="69BB59CD" w14:textId="77777777" w:rsidR="002215B0" w:rsidRPr="002C3D36" w:rsidRDefault="002215B0" w:rsidP="002215B0">
      <w:pPr>
        <w:pStyle w:val="PL"/>
        <w:shd w:val="clear" w:color="auto" w:fill="E6E6E6"/>
      </w:pPr>
      <w:r w:rsidRPr="002C3D36">
        <w:t>}</w:t>
      </w:r>
    </w:p>
    <w:p w14:paraId="5370EB22" w14:textId="77777777" w:rsidR="002215B0" w:rsidRPr="002C3D36" w:rsidRDefault="002215B0" w:rsidP="002215B0">
      <w:pPr>
        <w:pStyle w:val="PL"/>
        <w:shd w:val="clear" w:color="auto" w:fill="E6E6E6"/>
      </w:pPr>
    </w:p>
    <w:p w14:paraId="2DF95324" w14:textId="77777777" w:rsidR="002215B0" w:rsidRPr="002C3D36" w:rsidRDefault="002215B0" w:rsidP="002215B0">
      <w:pPr>
        <w:pStyle w:val="PL"/>
        <w:shd w:val="clear" w:color="auto" w:fill="E6E6E6"/>
      </w:pPr>
      <w:r w:rsidRPr="002C3D36">
        <w:t>SystemInformationBlockType1-v1350-IEs ::=</w:t>
      </w:r>
      <w:r w:rsidRPr="002C3D36">
        <w:tab/>
        <w:t>SEQUENCE {</w:t>
      </w:r>
    </w:p>
    <w:p w14:paraId="50F7531C" w14:textId="77777777" w:rsidR="002215B0" w:rsidRPr="002C3D36" w:rsidRDefault="002215B0" w:rsidP="002215B0">
      <w:pPr>
        <w:pStyle w:val="PL"/>
        <w:shd w:val="clear" w:color="auto" w:fill="E6E6E6"/>
      </w:pPr>
      <w:r w:rsidRPr="002C3D36">
        <w:tab/>
        <w:t>cellSelectionInfoCE1-r13</w:t>
      </w:r>
      <w:r w:rsidRPr="002C3D36">
        <w:tab/>
      </w:r>
      <w:r w:rsidRPr="002C3D36">
        <w:tab/>
      </w:r>
      <w:r w:rsidRPr="002C3D36">
        <w:tab/>
      </w:r>
      <w:r w:rsidRPr="002C3D36">
        <w:tab/>
        <w:t>CellSelectionInfoCE1-r13</w:t>
      </w:r>
      <w:r w:rsidRPr="002C3D36">
        <w:tab/>
        <w:t>OPTIONAL,</w:t>
      </w:r>
      <w:r w:rsidRPr="002C3D36">
        <w:tab/>
        <w:t>-- Need OP</w:t>
      </w:r>
    </w:p>
    <w:p w14:paraId="3B3C3A81"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r>
      <w:r w:rsidRPr="002C3D36">
        <w:tab/>
        <w:t>SystemInformationBlockType1-v1360-IEs</w:t>
      </w:r>
      <w:r w:rsidRPr="002C3D36">
        <w:tab/>
      </w:r>
      <w:r w:rsidRPr="002C3D36">
        <w:tab/>
      </w:r>
      <w:r w:rsidRPr="002C3D36">
        <w:tab/>
      </w:r>
      <w:r w:rsidRPr="002C3D36">
        <w:tab/>
        <w:t>OPTIONAL</w:t>
      </w:r>
    </w:p>
    <w:p w14:paraId="109D3ED5" w14:textId="77777777" w:rsidR="002215B0" w:rsidRPr="002C3D36" w:rsidRDefault="002215B0" w:rsidP="002215B0">
      <w:pPr>
        <w:pStyle w:val="PL"/>
        <w:shd w:val="clear" w:color="auto" w:fill="E6E6E6"/>
      </w:pPr>
      <w:r w:rsidRPr="002C3D36">
        <w:t>}</w:t>
      </w:r>
    </w:p>
    <w:p w14:paraId="7B802E4B" w14:textId="77777777" w:rsidR="002215B0" w:rsidRPr="002C3D36" w:rsidRDefault="002215B0" w:rsidP="002215B0">
      <w:pPr>
        <w:pStyle w:val="PL"/>
        <w:shd w:val="clear" w:color="auto" w:fill="E6E6E6"/>
      </w:pPr>
    </w:p>
    <w:p w14:paraId="7F7CE6EF" w14:textId="77777777" w:rsidR="002215B0" w:rsidRPr="002C3D36" w:rsidRDefault="002215B0" w:rsidP="002215B0">
      <w:pPr>
        <w:pStyle w:val="PL"/>
        <w:shd w:val="clear" w:color="auto" w:fill="E6E6E6"/>
      </w:pPr>
      <w:r w:rsidRPr="002C3D36">
        <w:t>SystemInformationBlockType1-v1360-IEs ::=</w:t>
      </w:r>
      <w:r w:rsidRPr="002C3D36">
        <w:tab/>
        <w:t>SEQUENCE {</w:t>
      </w:r>
    </w:p>
    <w:p w14:paraId="75B44A0B" w14:textId="77777777" w:rsidR="002215B0" w:rsidRPr="002C3D36" w:rsidRDefault="002215B0" w:rsidP="002215B0">
      <w:pPr>
        <w:pStyle w:val="PL"/>
        <w:shd w:val="clear" w:color="auto" w:fill="E6E6E6"/>
      </w:pPr>
      <w:r w:rsidRPr="002C3D36">
        <w:tab/>
        <w:t>cellSelectionInfoCE1-v1360</w:t>
      </w:r>
      <w:r w:rsidRPr="002C3D36">
        <w:tab/>
      </w:r>
      <w:r w:rsidRPr="002C3D36">
        <w:tab/>
      </w:r>
      <w:r w:rsidRPr="002C3D36">
        <w:tab/>
      </w:r>
      <w:r w:rsidRPr="002C3D36">
        <w:tab/>
        <w:t>CellSelectionInfoCE1-v1360</w:t>
      </w:r>
      <w:r w:rsidRPr="002C3D36">
        <w:tab/>
        <w:t>OPTIONAL,</w:t>
      </w:r>
      <w:r w:rsidRPr="002C3D36">
        <w:tab/>
        <w:t>-- Cond QrxlevminCE1</w:t>
      </w:r>
    </w:p>
    <w:p w14:paraId="20898581"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SystemInformationBlockType1-v1430-IEs</w:t>
      </w:r>
      <w:r w:rsidRPr="002C3D36">
        <w:tab/>
      </w:r>
      <w:r w:rsidRPr="002C3D36">
        <w:tab/>
        <w:t>OPTIONAL</w:t>
      </w:r>
    </w:p>
    <w:p w14:paraId="56D362EE" w14:textId="77777777" w:rsidR="002215B0" w:rsidRPr="002C3D36" w:rsidRDefault="002215B0" w:rsidP="002215B0">
      <w:pPr>
        <w:pStyle w:val="PL"/>
        <w:shd w:val="clear" w:color="auto" w:fill="E6E6E6"/>
      </w:pPr>
      <w:r w:rsidRPr="002C3D36">
        <w:t>}</w:t>
      </w:r>
    </w:p>
    <w:p w14:paraId="06871FBA" w14:textId="77777777" w:rsidR="002215B0" w:rsidRPr="002C3D36" w:rsidRDefault="002215B0" w:rsidP="002215B0">
      <w:pPr>
        <w:pStyle w:val="PL"/>
        <w:shd w:val="clear" w:color="auto" w:fill="E6E6E6"/>
      </w:pPr>
    </w:p>
    <w:p w14:paraId="08D8DF31" w14:textId="77777777" w:rsidR="002215B0" w:rsidRPr="002C3D36" w:rsidRDefault="002215B0" w:rsidP="002215B0">
      <w:pPr>
        <w:pStyle w:val="PL"/>
        <w:shd w:val="clear" w:color="auto" w:fill="E6E6E6"/>
      </w:pPr>
      <w:r w:rsidRPr="002C3D36">
        <w:t>SystemInformationBlockType1-v1430-IEs ::=</w:t>
      </w:r>
      <w:r w:rsidRPr="002C3D36">
        <w:tab/>
        <w:t>SEQUENCE {</w:t>
      </w:r>
    </w:p>
    <w:p w14:paraId="02F70C42" w14:textId="77777777" w:rsidR="002215B0" w:rsidRPr="002C3D36" w:rsidRDefault="002215B0" w:rsidP="002215B0">
      <w:pPr>
        <w:pStyle w:val="PL"/>
        <w:shd w:val="clear" w:color="auto" w:fill="E6E6E6"/>
      </w:pPr>
      <w:r w:rsidRPr="002C3D36">
        <w:tab/>
        <w:t>eCallOverIMS-Support-r14</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5A9DEEF5" w14:textId="77777777" w:rsidR="002215B0" w:rsidRPr="002C3D36" w:rsidRDefault="002215B0" w:rsidP="002215B0">
      <w:pPr>
        <w:pStyle w:val="PL"/>
        <w:shd w:val="clear" w:color="auto" w:fill="E6E6E6"/>
      </w:pPr>
      <w:r w:rsidRPr="002C3D36">
        <w:tab/>
        <w:t>tdd-Config-v1430</w:t>
      </w:r>
      <w:r w:rsidRPr="002C3D36">
        <w:tab/>
      </w:r>
      <w:r w:rsidRPr="002C3D36">
        <w:tab/>
      </w:r>
      <w:r w:rsidRPr="002C3D36">
        <w:tab/>
      </w:r>
      <w:r w:rsidRPr="002C3D36">
        <w:tab/>
      </w:r>
      <w:r w:rsidRPr="002C3D36">
        <w:tab/>
      </w:r>
      <w:r w:rsidRPr="002C3D36">
        <w:tab/>
        <w:t>TDD-Config-v1430</w:t>
      </w:r>
      <w:r w:rsidRPr="002C3D36">
        <w:tab/>
      </w:r>
      <w:r w:rsidRPr="002C3D36">
        <w:tab/>
      </w:r>
      <w:r w:rsidRPr="002C3D36">
        <w:tab/>
        <w:t>OPTIONAL,</w:t>
      </w:r>
      <w:r w:rsidRPr="002C3D36">
        <w:tab/>
        <w:t>-- Cond TDD-OR</w:t>
      </w:r>
    </w:p>
    <w:p w14:paraId="77E50292" w14:textId="77777777" w:rsidR="002215B0" w:rsidRPr="002C3D36" w:rsidRDefault="002215B0" w:rsidP="002215B0">
      <w:pPr>
        <w:pStyle w:val="PL"/>
        <w:shd w:val="clear" w:color="auto" w:fill="E6E6E6"/>
      </w:pPr>
      <w:r w:rsidRPr="002C3D36">
        <w:tab/>
        <w:t>cellAccessRelatedInfoList-r14</w:t>
      </w:r>
      <w:r w:rsidRPr="002C3D36">
        <w:tab/>
      </w:r>
      <w:r w:rsidRPr="002C3D36">
        <w:tab/>
      </w:r>
      <w:r w:rsidRPr="002C3D36">
        <w:tab/>
        <w:t>SEQUENCE (SIZE (1..maxPLMN-1-r14)) OF</w:t>
      </w:r>
    </w:p>
    <w:p w14:paraId="27A09C84"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CellAccessRelatedInfo-r14</w:t>
      </w:r>
      <w:r w:rsidRPr="002C3D36">
        <w:tab/>
        <w:t>OPTIONAL,</w:t>
      </w:r>
      <w:r w:rsidRPr="002C3D36">
        <w:tab/>
        <w:t>-- Need OR</w:t>
      </w:r>
    </w:p>
    <w:p w14:paraId="57A148FF" w14:textId="77777777" w:rsidR="002215B0" w:rsidRPr="002C3D36" w:rsidRDefault="002215B0" w:rsidP="002215B0">
      <w:pPr>
        <w:pStyle w:val="PL"/>
        <w:shd w:val="clear" w:color="auto" w:fill="E6E6E6"/>
        <w:tabs>
          <w:tab w:val="clear" w:pos="4608"/>
        </w:tabs>
      </w:pPr>
      <w:r w:rsidRPr="002C3D36">
        <w:tab/>
        <w:t>nonCriticalExtension</w:t>
      </w:r>
      <w:r w:rsidRPr="002C3D36">
        <w:tab/>
      </w:r>
      <w:r w:rsidRPr="002C3D36">
        <w:tab/>
      </w:r>
      <w:r w:rsidRPr="002C3D36">
        <w:tab/>
      </w:r>
      <w:r w:rsidRPr="002C3D36">
        <w:tab/>
      </w:r>
      <w:r w:rsidRPr="002C3D36">
        <w:tab/>
        <w:t>SystemInformationBlockType1-v1450-IEs</w:t>
      </w:r>
      <w:r w:rsidRPr="002C3D36">
        <w:tab/>
      </w:r>
      <w:r w:rsidRPr="002C3D36">
        <w:tab/>
      </w:r>
      <w:r w:rsidRPr="002C3D36">
        <w:tab/>
      </w:r>
      <w:r w:rsidRPr="002C3D36">
        <w:tab/>
        <w:t>OPTIONAL</w:t>
      </w:r>
    </w:p>
    <w:p w14:paraId="617A3EB1" w14:textId="77777777" w:rsidR="002215B0" w:rsidRPr="002C3D36" w:rsidRDefault="002215B0" w:rsidP="002215B0">
      <w:pPr>
        <w:pStyle w:val="PL"/>
        <w:shd w:val="clear" w:color="auto" w:fill="E6E6E6"/>
        <w:rPr>
          <w:rFonts w:eastAsia="SimSun"/>
        </w:rPr>
      </w:pPr>
      <w:r w:rsidRPr="002C3D36">
        <w:t>}</w:t>
      </w:r>
    </w:p>
    <w:p w14:paraId="29C40743" w14:textId="77777777" w:rsidR="002215B0" w:rsidRPr="002C3D36" w:rsidRDefault="002215B0" w:rsidP="002215B0">
      <w:pPr>
        <w:pStyle w:val="PL"/>
        <w:shd w:val="clear" w:color="auto" w:fill="E6E6E6"/>
      </w:pPr>
    </w:p>
    <w:p w14:paraId="60574B96" w14:textId="77777777" w:rsidR="002215B0" w:rsidRPr="002C3D36" w:rsidRDefault="002215B0" w:rsidP="002215B0">
      <w:pPr>
        <w:pStyle w:val="PL"/>
        <w:shd w:val="clear" w:color="auto" w:fill="E6E6E6"/>
      </w:pPr>
      <w:r w:rsidRPr="002C3D36">
        <w:t>SystemInformationBlockType1-v1450-IEs ::=</w:t>
      </w:r>
      <w:r w:rsidRPr="002C3D36">
        <w:tab/>
        <w:t>SEQUENCE {</w:t>
      </w:r>
    </w:p>
    <w:p w14:paraId="0FFBA6D1" w14:textId="77777777" w:rsidR="002215B0" w:rsidRPr="002C3D36" w:rsidRDefault="002215B0" w:rsidP="002215B0">
      <w:pPr>
        <w:pStyle w:val="PL"/>
        <w:shd w:val="clear" w:color="auto" w:fill="E6E6E6"/>
      </w:pPr>
      <w:r w:rsidRPr="002C3D36">
        <w:tab/>
        <w:t>tdd-Config-v1450</w:t>
      </w:r>
      <w:r w:rsidRPr="002C3D36">
        <w:tab/>
      </w:r>
      <w:r w:rsidRPr="002C3D36">
        <w:tab/>
      </w:r>
      <w:r w:rsidRPr="002C3D36">
        <w:tab/>
      </w:r>
      <w:r w:rsidRPr="002C3D36">
        <w:tab/>
      </w:r>
      <w:r w:rsidRPr="002C3D36">
        <w:tab/>
      </w:r>
      <w:r w:rsidRPr="002C3D36">
        <w:tab/>
        <w:t>TDD-Config-v1450</w:t>
      </w:r>
      <w:r w:rsidRPr="002C3D36">
        <w:tab/>
      </w:r>
      <w:r w:rsidRPr="002C3D36">
        <w:tab/>
        <w:t>OPTIONAL,</w:t>
      </w:r>
      <w:r w:rsidRPr="002C3D36">
        <w:tab/>
        <w:t>-- Cond TDD-OR</w:t>
      </w:r>
    </w:p>
    <w:p w14:paraId="443B53ED"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r>
      <w:r w:rsidRPr="002C3D36">
        <w:tab/>
        <w:t>SystemInformationBlockType1-v1530-IEs</w:t>
      </w:r>
      <w:r w:rsidRPr="002C3D36">
        <w:tab/>
      </w:r>
      <w:r w:rsidRPr="002C3D36">
        <w:tab/>
      </w:r>
      <w:r w:rsidRPr="002C3D36">
        <w:tab/>
      </w:r>
      <w:r w:rsidRPr="002C3D36">
        <w:tab/>
      </w:r>
      <w:r w:rsidRPr="002C3D36">
        <w:tab/>
        <w:t>OPTIONAL</w:t>
      </w:r>
    </w:p>
    <w:p w14:paraId="330F8730" w14:textId="77777777" w:rsidR="002215B0" w:rsidRPr="002C3D36" w:rsidRDefault="002215B0" w:rsidP="002215B0">
      <w:pPr>
        <w:pStyle w:val="PL"/>
        <w:shd w:val="clear" w:color="auto" w:fill="E6E6E6"/>
      </w:pPr>
      <w:r w:rsidRPr="002C3D36">
        <w:t>}</w:t>
      </w:r>
    </w:p>
    <w:p w14:paraId="75C1F8FA" w14:textId="77777777" w:rsidR="002215B0" w:rsidRPr="002C3D36" w:rsidRDefault="002215B0" w:rsidP="002215B0">
      <w:pPr>
        <w:pStyle w:val="PL"/>
        <w:shd w:val="clear" w:color="auto" w:fill="E6E6E6"/>
      </w:pPr>
    </w:p>
    <w:p w14:paraId="2D798608" w14:textId="77777777" w:rsidR="002215B0" w:rsidRPr="002C3D36" w:rsidRDefault="002215B0" w:rsidP="002215B0">
      <w:pPr>
        <w:pStyle w:val="PL"/>
        <w:shd w:val="clear" w:color="auto" w:fill="E6E6E6"/>
      </w:pPr>
      <w:r w:rsidRPr="002C3D36">
        <w:t>SystemInformationBlockType1-v1530-IEs ::=</w:t>
      </w:r>
      <w:r w:rsidRPr="002C3D36">
        <w:tab/>
        <w:t>SEQUENCE {</w:t>
      </w:r>
    </w:p>
    <w:p w14:paraId="2A17BA72" w14:textId="77777777" w:rsidR="002215B0" w:rsidRPr="002C3D36" w:rsidRDefault="002215B0" w:rsidP="002215B0">
      <w:pPr>
        <w:pStyle w:val="PL"/>
        <w:shd w:val="clear" w:color="auto" w:fill="E6E6E6"/>
      </w:pPr>
      <w:bookmarkStart w:id="64" w:name="_GoBack"/>
      <w:bookmarkEnd w:id="64"/>
      <w:r w:rsidRPr="002C3D36">
        <w:lastRenderedPageBreak/>
        <w:tab/>
        <w:t>hsdn-Cell-r15</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6B588393" w14:textId="77777777" w:rsidR="002215B0" w:rsidRPr="002C3D36" w:rsidRDefault="002215B0" w:rsidP="002215B0">
      <w:pPr>
        <w:pStyle w:val="PL"/>
        <w:shd w:val="clear" w:color="auto" w:fill="E6E6E6"/>
      </w:pPr>
      <w:r w:rsidRPr="002C3D36">
        <w:tab/>
        <w:t>cellSelectionInfoCE-v1530</w:t>
      </w:r>
      <w:r w:rsidRPr="002C3D36">
        <w:tab/>
      </w:r>
      <w:r w:rsidRPr="002C3D36">
        <w:tab/>
      </w:r>
      <w:r w:rsidRPr="002C3D36">
        <w:tab/>
        <w:t>CellSelectionInfoCE-v1530</w:t>
      </w:r>
      <w:r w:rsidRPr="002C3D36">
        <w:tab/>
        <w:t>OPTIONAL,</w:t>
      </w:r>
      <w:r w:rsidRPr="002C3D36">
        <w:tab/>
        <w:t>-- Need OP</w:t>
      </w:r>
    </w:p>
    <w:p w14:paraId="3DBC8847" w14:textId="77777777" w:rsidR="002215B0" w:rsidRPr="002C3D36" w:rsidRDefault="002215B0" w:rsidP="002215B0">
      <w:pPr>
        <w:pStyle w:val="PL"/>
        <w:shd w:val="clear" w:color="auto" w:fill="E6E6E6"/>
      </w:pPr>
      <w:r w:rsidRPr="002C3D36">
        <w:tab/>
        <w:t>crs-IntfMitigConfig-r15</w:t>
      </w:r>
      <w:r w:rsidRPr="002C3D36">
        <w:tab/>
      </w:r>
      <w:r w:rsidRPr="002C3D36">
        <w:tab/>
      </w:r>
      <w:r w:rsidRPr="002C3D36">
        <w:tab/>
      </w:r>
      <w:r w:rsidRPr="002C3D36">
        <w:tab/>
        <w:t>CHOICE {</w:t>
      </w:r>
    </w:p>
    <w:p w14:paraId="04C4D899" w14:textId="77777777" w:rsidR="002215B0" w:rsidRPr="002C3D36" w:rsidRDefault="002215B0" w:rsidP="002215B0">
      <w:pPr>
        <w:pStyle w:val="PL"/>
        <w:shd w:val="clear" w:color="auto" w:fill="E6E6E6"/>
      </w:pPr>
      <w:r w:rsidRPr="002C3D36">
        <w:tab/>
      </w:r>
      <w:r w:rsidRPr="002C3D36">
        <w:tab/>
        <w:t>crs-IntfMitigEnabled</w:t>
      </w:r>
      <w:r w:rsidRPr="002C3D36">
        <w:tab/>
      </w:r>
      <w:r w:rsidRPr="002C3D36">
        <w:tab/>
      </w:r>
      <w:r w:rsidRPr="002C3D36">
        <w:tab/>
      </w:r>
      <w:r w:rsidRPr="002C3D36">
        <w:tab/>
      </w:r>
      <w:r w:rsidRPr="002C3D36">
        <w:tab/>
        <w:t>NULL,</w:t>
      </w:r>
    </w:p>
    <w:p w14:paraId="0EB62008" w14:textId="77777777" w:rsidR="002215B0" w:rsidRPr="002C3D36" w:rsidRDefault="002215B0" w:rsidP="002215B0">
      <w:pPr>
        <w:pStyle w:val="PL"/>
        <w:shd w:val="clear" w:color="auto" w:fill="E6E6E6"/>
      </w:pPr>
      <w:r w:rsidRPr="002C3D36">
        <w:tab/>
      </w:r>
      <w:r w:rsidRPr="002C3D36">
        <w:tab/>
        <w:t>crs-IntfMitigNumPRBs</w:t>
      </w:r>
      <w:r w:rsidRPr="002C3D36">
        <w:tab/>
      </w:r>
      <w:r w:rsidRPr="002C3D36">
        <w:tab/>
      </w:r>
      <w:r w:rsidRPr="002C3D36">
        <w:tab/>
        <w:t>ENUMERATED {n6, n24}</w:t>
      </w:r>
    </w:p>
    <w:p w14:paraId="7BF77A17" w14:textId="77777777" w:rsidR="002215B0" w:rsidRPr="002C3D36" w:rsidRDefault="002215B0" w:rsidP="002215B0">
      <w:pPr>
        <w:pStyle w:val="PL"/>
        <w:shd w:val="clear" w:color="auto" w:fill="E6E6E6"/>
      </w:pPr>
      <w:r w:rsidRPr="002C3D36">
        <w:tab/>
        <w:t>}</w:t>
      </w:r>
      <w:r w:rsidRPr="002C3D36">
        <w:tab/>
        <w:t>OPTIONAL,</w:t>
      </w:r>
      <w:r w:rsidRPr="002C3D36">
        <w:tab/>
        <w:t>-- Need OR</w:t>
      </w:r>
    </w:p>
    <w:p w14:paraId="6013C47B" w14:textId="77777777" w:rsidR="002215B0" w:rsidRPr="002C3D36" w:rsidRDefault="002215B0" w:rsidP="002215B0">
      <w:pPr>
        <w:pStyle w:val="PL"/>
        <w:shd w:val="clear" w:color="auto" w:fill="E6E6E6"/>
      </w:pPr>
      <w:r w:rsidRPr="002C3D36">
        <w:tab/>
        <w:t>cellBarred-CRS-r15</w:t>
      </w:r>
      <w:r w:rsidRPr="002C3D36">
        <w:tab/>
      </w:r>
      <w:r w:rsidRPr="002C3D36">
        <w:tab/>
      </w:r>
      <w:r w:rsidRPr="002C3D36">
        <w:tab/>
      </w:r>
      <w:r w:rsidRPr="002C3D36">
        <w:tab/>
      </w:r>
      <w:r w:rsidRPr="002C3D36">
        <w:tab/>
        <w:t>ENUMERATED {barred, notBarred},</w:t>
      </w:r>
    </w:p>
    <w:p w14:paraId="716593E6" w14:textId="77777777" w:rsidR="002215B0" w:rsidRPr="002C3D36" w:rsidRDefault="002215B0" w:rsidP="002215B0">
      <w:pPr>
        <w:pStyle w:val="PL"/>
        <w:shd w:val="clear" w:color="auto" w:fill="E6E6E6"/>
      </w:pPr>
      <w:r w:rsidRPr="002C3D36">
        <w:tab/>
        <w:t>plmn-IdentityList-v1530</w:t>
      </w:r>
      <w:r w:rsidRPr="002C3D36">
        <w:tab/>
      </w:r>
      <w:r w:rsidRPr="002C3D36">
        <w:tab/>
      </w:r>
      <w:r w:rsidRPr="002C3D36">
        <w:tab/>
      </w:r>
      <w:r w:rsidRPr="002C3D36">
        <w:tab/>
        <w:t>PLMN-IdentityList-v1530</w:t>
      </w:r>
      <w:r w:rsidRPr="002C3D36">
        <w:tab/>
      </w:r>
      <w:r w:rsidRPr="002C3D36">
        <w:tab/>
        <w:t>OPTIONAL,</w:t>
      </w:r>
      <w:r w:rsidRPr="002C3D36">
        <w:tab/>
        <w:t>-- Need OR</w:t>
      </w:r>
    </w:p>
    <w:p w14:paraId="60E7CA00" w14:textId="77777777" w:rsidR="002215B0" w:rsidRPr="002C3D36" w:rsidRDefault="002215B0" w:rsidP="002215B0">
      <w:pPr>
        <w:pStyle w:val="PL"/>
        <w:shd w:val="clear" w:color="auto" w:fill="E6E6E6"/>
      </w:pPr>
      <w:r w:rsidRPr="002C3D36">
        <w:tab/>
        <w:t>posSchedulingInfoList-r15</w:t>
      </w:r>
      <w:r w:rsidRPr="002C3D36">
        <w:tab/>
      </w:r>
      <w:r w:rsidRPr="002C3D36">
        <w:tab/>
      </w:r>
      <w:r w:rsidRPr="002C3D36">
        <w:tab/>
        <w:t>PosSchedulingInfoList-r15</w:t>
      </w:r>
      <w:r w:rsidRPr="002C3D36">
        <w:tab/>
        <w:t>OPTIONAL,</w:t>
      </w:r>
      <w:r w:rsidRPr="002C3D36">
        <w:tab/>
        <w:t>-- Need OR</w:t>
      </w:r>
    </w:p>
    <w:p w14:paraId="373D4E1F" w14:textId="77777777" w:rsidR="002215B0" w:rsidRPr="002C3D36" w:rsidRDefault="002215B0" w:rsidP="002215B0">
      <w:pPr>
        <w:pStyle w:val="PL"/>
        <w:shd w:val="clear" w:color="auto" w:fill="E6E6E6"/>
      </w:pPr>
      <w:r w:rsidRPr="002C3D36">
        <w:tab/>
        <w:t>cellAccessRelatedInfo-5GC-r15</w:t>
      </w:r>
      <w:r w:rsidRPr="002C3D36">
        <w:tab/>
      </w:r>
      <w:r w:rsidRPr="002C3D36">
        <w:tab/>
        <w:t>SEQUENCE {</w:t>
      </w:r>
    </w:p>
    <w:p w14:paraId="45EAD939" w14:textId="77777777" w:rsidR="002215B0" w:rsidRPr="002C3D36" w:rsidRDefault="002215B0" w:rsidP="002215B0">
      <w:pPr>
        <w:pStyle w:val="PL"/>
        <w:shd w:val="clear" w:color="auto" w:fill="E6E6E6"/>
      </w:pPr>
      <w:r w:rsidRPr="002C3D36">
        <w:tab/>
      </w:r>
      <w:r w:rsidRPr="002C3D36">
        <w:tab/>
        <w:t>cellBarred-5GC-r15</w:t>
      </w:r>
      <w:r w:rsidRPr="002C3D36">
        <w:tab/>
      </w:r>
      <w:r w:rsidRPr="002C3D36">
        <w:tab/>
      </w:r>
      <w:r w:rsidRPr="002C3D36">
        <w:tab/>
      </w:r>
      <w:r w:rsidRPr="002C3D36">
        <w:tab/>
      </w:r>
      <w:r w:rsidRPr="002C3D36">
        <w:tab/>
        <w:t>ENUMERATED {barred, notBarred},</w:t>
      </w:r>
    </w:p>
    <w:p w14:paraId="5D9C3101" w14:textId="77777777" w:rsidR="002215B0" w:rsidRPr="002C3D36" w:rsidRDefault="002215B0" w:rsidP="002215B0">
      <w:pPr>
        <w:pStyle w:val="PL"/>
        <w:shd w:val="clear" w:color="auto" w:fill="E6E6E6"/>
      </w:pPr>
      <w:r w:rsidRPr="002C3D36">
        <w:tab/>
      </w:r>
      <w:r w:rsidRPr="002C3D36">
        <w:tab/>
        <w:t>cellBarred-5GC-CRS-r15</w:t>
      </w:r>
      <w:r w:rsidRPr="002C3D36">
        <w:tab/>
      </w:r>
      <w:r w:rsidRPr="002C3D36">
        <w:tab/>
      </w:r>
      <w:r w:rsidRPr="002C3D36">
        <w:tab/>
      </w:r>
      <w:r w:rsidRPr="002C3D36">
        <w:tab/>
        <w:t>ENUMERATED {barred, notBarred},</w:t>
      </w:r>
    </w:p>
    <w:p w14:paraId="4C10D046" w14:textId="77777777" w:rsidR="002215B0" w:rsidRPr="002C3D36" w:rsidRDefault="002215B0" w:rsidP="002215B0">
      <w:pPr>
        <w:pStyle w:val="PL"/>
        <w:shd w:val="clear" w:color="auto" w:fill="E6E6E6"/>
      </w:pPr>
      <w:r w:rsidRPr="002C3D36">
        <w:tab/>
      </w:r>
      <w:r w:rsidRPr="002C3D36">
        <w:tab/>
        <w:t>cellAccessRelatedInfoList-5GC-r15</w:t>
      </w:r>
      <w:r w:rsidRPr="002C3D36">
        <w:tab/>
        <w:t>SEQUENCE (SIZE (1..maxPLMN-r11)) OF</w:t>
      </w:r>
    </w:p>
    <w:p w14:paraId="3C12F043"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CellAccessRelatedInfo-5GC-r15</w:t>
      </w:r>
    </w:p>
    <w:p w14:paraId="3D980438" w14:textId="77777777" w:rsidR="002215B0" w:rsidRPr="002C3D36" w:rsidRDefault="002215B0" w:rsidP="002215B0">
      <w:pPr>
        <w:pStyle w:val="PL"/>
        <w:shd w:val="clear" w:color="auto" w:fill="E6E6E6"/>
      </w:pPr>
      <w:r w:rsidRPr="002C3D36">
        <w:tab/>
        <w:t>}</w:t>
      </w:r>
      <w:r w:rsidRPr="002C3D36">
        <w:tab/>
      </w:r>
      <w:r w:rsidRPr="002C3D36">
        <w:tab/>
      </w:r>
      <w:r w:rsidRPr="002C3D36">
        <w:tab/>
      </w:r>
      <w:r w:rsidRPr="002C3D36">
        <w:tab/>
        <w:t>OPTIONAL,</w:t>
      </w:r>
      <w:r w:rsidRPr="002C3D36">
        <w:tab/>
        <w:t>-- Need OP</w:t>
      </w:r>
    </w:p>
    <w:p w14:paraId="0BE6B5EF" w14:textId="77777777" w:rsidR="002215B0" w:rsidRPr="002C3D36" w:rsidRDefault="002215B0" w:rsidP="002215B0">
      <w:pPr>
        <w:pStyle w:val="PL"/>
        <w:shd w:val="clear" w:color="auto" w:fill="E6E6E6"/>
      </w:pPr>
      <w:r w:rsidRPr="002C3D36">
        <w:tab/>
        <w:t>ims-EmergencySupport5GC-r15</w:t>
      </w:r>
      <w:r w:rsidRPr="002C3D36">
        <w:tab/>
      </w:r>
      <w:r w:rsidRPr="002C3D36">
        <w:tab/>
      </w:r>
      <w:r w:rsidRPr="002C3D36">
        <w:tab/>
        <w:t>ENUMERATED {true}</w:t>
      </w:r>
      <w:r w:rsidRPr="002C3D36">
        <w:tab/>
      </w:r>
      <w:r w:rsidRPr="002C3D36">
        <w:tab/>
      </w:r>
      <w:r w:rsidRPr="002C3D36">
        <w:tab/>
        <w:t>OPTIONAL,</w:t>
      </w:r>
      <w:r w:rsidRPr="002C3D36">
        <w:tab/>
        <w:t>-- Need OR</w:t>
      </w:r>
    </w:p>
    <w:p w14:paraId="2CDE4048" w14:textId="77777777" w:rsidR="002215B0" w:rsidRPr="002C3D36" w:rsidRDefault="002215B0" w:rsidP="002215B0">
      <w:pPr>
        <w:pStyle w:val="PL"/>
        <w:shd w:val="clear" w:color="auto" w:fill="E6E6E6"/>
      </w:pPr>
      <w:r w:rsidRPr="002C3D36">
        <w:tab/>
        <w:t>eCallOverIMS-Support5GC-r15</w:t>
      </w:r>
      <w:r w:rsidRPr="002C3D36">
        <w:tab/>
      </w:r>
      <w:r w:rsidRPr="002C3D36">
        <w:tab/>
      </w:r>
      <w:r w:rsidRPr="002C3D36">
        <w:tab/>
        <w:t>ENUMERATED {true}</w:t>
      </w:r>
      <w:r w:rsidRPr="002C3D36">
        <w:tab/>
      </w:r>
      <w:r w:rsidRPr="002C3D36">
        <w:tab/>
      </w:r>
      <w:r w:rsidRPr="002C3D36">
        <w:tab/>
        <w:t>OPTIONAL,</w:t>
      </w:r>
      <w:r w:rsidRPr="002C3D36">
        <w:tab/>
        <w:t>-- Need OR</w:t>
      </w:r>
    </w:p>
    <w:p w14:paraId="6554D54F" w14:textId="77777777" w:rsidR="002215B0" w:rsidRPr="002C3D36" w:rsidRDefault="002215B0" w:rsidP="002215B0">
      <w:pPr>
        <w:pStyle w:val="PL"/>
        <w:shd w:val="clear" w:color="auto" w:fill="E6E6E6"/>
      </w:pPr>
      <w:r w:rsidRPr="002C3D36">
        <w:tab/>
        <w:t>nonCriticalExtension</w:t>
      </w:r>
      <w:r w:rsidRPr="002C3D36">
        <w:tab/>
      </w:r>
      <w:r w:rsidRPr="002C3D36">
        <w:tab/>
      </w:r>
      <w:r w:rsidRPr="002C3D36">
        <w:tab/>
      </w:r>
      <w:r w:rsidRPr="002C3D36">
        <w:tab/>
        <w:t>SystemInformationBlockType1-v1540-IEs</w:t>
      </w:r>
      <w:r w:rsidRPr="002C3D36">
        <w:tab/>
      </w:r>
      <w:r w:rsidRPr="002C3D36">
        <w:tab/>
        <w:t>OPTIONAL</w:t>
      </w:r>
    </w:p>
    <w:p w14:paraId="028818A9" w14:textId="77777777" w:rsidR="002215B0" w:rsidRPr="002C3D36" w:rsidRDefault="002215B0" w:rsidP="002215B0">
      <w:pPr>
        <w:pStyle w:val="PL"/>
        <w:shd w:val="clear" w:color="auto" w:fill="E6E6E6"/>
      </w:pPr>
      <w:r w:rsidRPr="002C3D36">
        <w:t>}</w:t>
      </w:r>
    </w:p>
    <w:p w14:paraId="3A26C085" w14:textId="77777777" w:rsidR="002215B0" w:rsidRPr="002C3D36" w:rsidRDefault="002215B0" w:rsidP="002215B0">
      <w:pPr>
        <w:pStyle w:val="PL"/>
        <w:shd w:val="clear" w:color="auto" w:fill="E6E6E6"/>
      </w:pPr>
    </w:p>
    <w:p w14:paraId="7BB47FD6" w14:textId="77777777" w:rsidR="002215B0" w:rsidRPr="002C3D36" w:rsidRDefault="002215B0" w:rsidP="002215B0">
      <w:pPr>
        <w:pStyle w:val="PL"/>
        <w:shd w:val="clear" w:color="auto" w:fill="E6E6E6"/>
        <w:rPr>
          <w:rFonts w:eastAsia="Batang"/>
        </w:rPr>
      </w:pPr>
      <w:r w:rsidRPr="002C3D36">
        <w:rPr>
          <w:rFonts w:eastAsia="Batang"/>
        </w:rPr>
        <w:t>SystemInformationBlockType1-v1540-IEs ::=</w:t>
      </w:r>
      <w:r w:rsidRPr="002C3D36">
        <w:rPr>
          <w:rFonts w:eastAsia="Batang"/>
        </w:rPr>
        <w:tab/>
        <w:t>SEQUENCE {</w:t>
      </w:r>
    </w:p>
    <w:p w14:paraId="56993D8F" w14:textId="77777777" w:rsidR="002215B0" w:rsidRPr="002C3D36" w:rsidRDefault="002215B0" w:rsidP="002215B0">
      <w:pPr>
        <w:pStyle w:val="PL"/>
        <w:shd w:val="clear" w:color="auto" w:fill="E6E6E6"/>
        <w:rPr>
          <w:rFonts w:eastAsia="Batang"/>
        </w:rPr>
      </w:pPr>
      <w:r w:rsidRPr="002C3D36">
        <w:rPr>
          <w:rFonts w:eastAsia="Batang"/>
        </w:rPr>
        <w:tab/>
        <w:t>si-posOffset-r15</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ENUMERATED {true}</w:t>
      </w:r>
      <w:r w:rsidRPr="002C3D36">
        <w:rPr>
          <w:rFonts w:eastAsia="Batang"/>
        </w:rPr>
        <w:tab/>
      </w:r>
      <w:r w:rsidRPr="002C3D36">
        <w:rPr>
          <w:rFonts w:eastAsia="Batang"/>
        </w:rPr>
        <w:tab/>
        <w:t>OPTIONAL,</w:t>
      </w:r>
      <w:r w:rsidRPr="002C3D36">
        <w:rPr>
          <w:rFonts w:eastAsia="Batang"/>
        </w:rPr>
        <w:tab/>
        <w:t>-- Need ON</w:t>
      </w:r>
    </w:p>
    <w:p w14:paraId="4FDB8ADD" w14:textId="77777777" w:rsidR="002215B0" w:rsidRPr="002C3D36" w:rsidRDefault="002215B0" w:rsidP="002215B0">
      <w:pPr>
        <w:pStyle w:val="PL"/>
        <w:shd w:val="clear" w:color="auto" w:fill="E6E6E6"/>
        <w:rPr>
          <w:rFonts w:eastAsia="Batang"/>
          <w:lang w:eastAsia="zh-CN"/>
        </w:rPr>
      </w:pPr>
      <w:r w:rsidRPr="002C3D36">
        <w:rPr>
          <w:rFonts w:eastAsia="Batang"/>
        </w:rPr>
        <w:tab/>
        <w:t>nonCriticalExtension</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SystemInformationBlockType1-v1610-IEs</w:t>
      </w:r>
      <w:r w:rsidRPr="002C3D36">
        <w:rPr>
          <w:rFonts w:eastAsia="Batang"/>
        </w:rPr>
        <w:tab/>
        <w:t>OPTIONAL</w:t>
      </w:r>
    </w:p>
    <w:p w14:paraId="346B1A0D" w14:textId="77777777" w:rsidR="002215B0" w:rsidRPr="002C3D36" w:rsidRDefault="002215B0" w:rsidP="002215B0">
      <w:pPr>
        <w:pStyle w:val="PL"/>
        <w:shd w:val="clear" w:color="auto" w:fill="E6E6E6"/>
        <w:rPr>
          <w:rFonts w:eastAsia="Batang"/>
        </w:rPr>
      </w:pPr>
      <w:r w:rsidRPr="002C3D36">
        <w:rPr>
          <w:rFonts w:eastAsia="Batang"/>
          <w:lang w:eastAsia="zh-CN"/>
        </w:rPr>
        <w:t>}</w:t>
      </w:r>
    </w:p>
    <w:p w14:paraId="0BD32F6E" w14:textId="77777777" w:rsidR="002215B0" w:rsidRPr="002C3D36" w:rsidRDefault="002215B0" w:rsidP="002215B0">
      <w:pPr>
        <w:pStyle w:val="PL"/>
        <w:shd w:val="clear" w:color="auto" w:fill="E6E6E6"/>
      </w:pPr>
    </w:p>
    <w:p w14:paraId="3FCF461C" w14:textId="77777777" w:rsidR="002215B0" w:rsidRPr="002C3D36" w:rsidRDefault="002215B0" w:rsidP="002215B0">
      <w:pPr>
        <w:pStyle w:val="PL"/>
        <w:shd w:val="clear" w:color="auto" w:fill="E6E6E6"/>
        <w:rPr>
          <w:rFonts w:eastAsia="Batang"/>
        </w:rPr>
      </w:pPr>
      <w:r w:rsidRPr="002C3D36">
        <w:rPr>
          <w:rFonts w:eastAsia="Batang"/>
        </w:rPr>
        <w:t>SystemInformationBlockType1-v1610-IEs ::=</w:t>
      </w:r>
      <w:r w:rsidRPr="002C3D36">
        <w:rPr>
          <w:rFonts w:eastAsia="Batang"/>
        </w:rPr>
        <w:tab/>
        <w:t>SEQUENCE {</w:t>
      </w:r>
    </w:p>
    <w:p w14:paraId="0DC16E07" w14:textId="77777777" w:rsidR="002215B0" w:rsidRPr="002C3D36" w:rsidRDefault="002215B0" w:rsidP="002215B0">
      <w:pPr>
        <w:pStyle w:val="PL"/>
        <w:shd w:val="clear" w:color="auto" w:fill="E6E6E6"/>
        <w:rPr>
          <w:rFonts w:eastAsia="Batang"/>
        </w:rPr>
      </w:pPr>
      <w:r w:rsidRPr="002C3D36">
        <w:rPr>
          <w:rFonts w:eastAsia="Batang"/>
        </w:rPr>
        <w:tab/>
        <w:t>eDRX-Allowed-5GC-r16</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ENUMERATED {true}</w:t>
      </w:r>
      <w:r w:rsidRPr="002C3D36">
        <w:rPr>
          <w:rFonts w:eastAsia="Batang"/>
        </w:rPr>
        <w:tab/>
      </w:r>
      <w:r w:rsidRPr="002C3D36">
        <w:rPr>
          <w:rFonts w:eastAsia="Batang"/>
        </w:rPr>
        <w:tab/>
        <w:t>OPTIONAL,</w:t>
      </w:r>
      <w:r w:rsidRPr="002C3D36">
        <w:rPr>
          <w:rFonts w:eastAsia="Batang"/>
        </w:rPr>
        <w:tab/>
        <w:t>-- Need OR</w:t>
      </w:r>
    </w:p>
    <w:p w14:paraId="50A6AB74" w14:textId="77777777" w:rsidR="002215B0" w:rsidRPr="002C3D36" w:rsidRDefault="002215B0" w:rsidP="002215B0">
      <w:pPr>
        <w:pStyle w:val="PL"/>
        <w:shd w:val="clear" w:color="auto" w:fill="E6E6E6"/>
        <w:rPr>
          <w:rFonts w:eastAsia="Batang"/>
        </w:rPr>
      </w:pPr>
      <w:r w:rsidRPr="002C3D36">
        <w:rPr>
          <w:rFonts w:eastAsia="Batang"/>
        </w:rPr>
        <w:tab/>
      </w:r>
      <w:bookmarkStart w:id="65" w:name="_Hlk20476184"/>
      <w:r w:rsidRPr="002C3D36">
        <w:rPr>
          <w:rFonts w:eastAsia="Batang"/>
        </w:rPr>
        <w:t>transmissionInControlChRegion-r16</w:t>
      </w:r>
      <w:bookmarkEnd w:id="65"/>
      <w:r w:rsidRPr="002C3D36">
        <w:rPr>
          <w:rFonts w:eastAsia="Batang"/>
        </w:rPr>
        <w:tab/>
        <w:t>ENUMERATED {true}</w:t>
      </w:r>
      <w:r w:rsidRPr="002C3D36">
        <w:tab/>
      </w:r>
      <w:r w:rsidRPr="002C3D36">
        <w:tab/>
        <w:t>OPTIONAL,</w:t>
      </w:r>
      <w:r w:rsidRPr="002C3D36">
        <w:tab/>
        <w:t>-- Cond BW-reduced</w:t>
      </w:r>
    </w:p>
    <w:p w14:paraId="250C61BA" w14:textId="77777777" w:rsidR="002215B0" w:rsidRPr="002C3D36" w:rsidRDefault="002215B0" w:rsidP="002215B0">
      <w:pPr>
        <w:pStyle w:val="PL"/>
        <w:shd w:val="clear" w:color="auto" w:fill="E6E6E6"/>
        <w:rPr>
          <w:rFonts w:eastAsia="Batang"/>
        </w:rPr>
      </w:pPr>
      <w:r w:rsidRPr="002C3D36">
        <w:tab/>
        <w:t>campingAllowedInCE-r16</w:t>
      </w:r>
      <w:r w:rsidRPr="002C3D36">
        <w:tab/>
      </w:r>
      <w:r w:rsidRPr="002C3D36">
        <w:tab/>
      </w:r>
      <w:r w:rsidRPr="002C3D36">
        <w:tab/>
      </w:r>
      <w:r w:rsidRPr="002C3D36">
        <w:tab/>
        <w:t>ENUMERATED {true}</w:t>
      </w:r>
      <w:r w:rsidRPr="002C3D36">
        <w:rPr>
          <w:rFonts w:eastAsia="Batang"/>
        </w:rPr>
        <w:tab/>
      </w:r>
      <w:r w:rsidRPr="002C3D36">
        <w:rPr>
          <w:rFonts w:eastAsia="Batang"/>
        </w:rPr>
        <w:tab/>
      </w:r>
      <w:r w:rsidRPr="002C3D36">
        <w:rPr>
          <w:rFonts w:eastAsia="Batang"/>
        </w:rPr>
        <w:tab/>
        <w:t>OPTIONAL,</w:t>
      </w:r>
      <w:r w:rsidRPr="002C3D36">
        <w:rPr>
          <w:rFonts w:eastAsia="Batang"/>
        </w:rPr>
        <w:tab/>
        <w:t>-- Need OR</w:t>
      </w:r>
    </w:p>
    <w:p w14:paraId="670DD537" w14:textId="77777777" w:rsidR="002215B0" w:rsidRDefault="002215B0" w:rsidP="002215B0">
      <w:pPr>
        <w:pStyle w:val="PL"/>
        <w:shd w:val="clear" w:color="auto" w:fill="E6E6E6"/>
        <w:rPr>
          <w:ins w:id="66" w:author="Huawei" w:date="2021-07-07T16:31:00Z"/>
        </w:rPr>
      </w:pPr>
      <w:r w:rsidRPr="002C3D36">
        <w:tab/>
        <w:t>plmn-IdentityList-v1610</w:t>
      </w:r>
      <w:r w:rsidRPr="002C3D36">
        <w:tab/>
      </w:r>
      <w:r w:rsidRPr="002C3D36">
        <w:tab/>
      </w:r>
      <w:r w:rsidRPr="002C3D36">
        <w:tab/>
      </w:r>
      <w:r w:rsidRPr="002C3D36">
        <w:tab/>
        <w:t>PLMN-IdentityList-v1610</w:t>
      </w:r>
      <w:r w:rsidRPr="002C3D36">
        <w:tab/>
      </w:r>
      <w:r w:rsidRPr="002C3D36">
        <w:tab/>
        <w:t>OPTIONAL,</w:t>
      </w:r>
      <w:r w:rsidRPr="002C3D36">
        <w:tab/>
        <w:t>-- Need OR</w:t>
      </w:r>
    </w:p>
    <w:p w14:paraId="6E28A2D4" w14:textId="3ACD173D" w:rsidR="002215B0" w:rsidRPr="002215B0" w:rsidRDefault="002215B0" w:rsidP="00221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1-07-07T16:31:00Z"/>
          <w:rFonts w:ascii="Courier New" w:eastAsia="Batang" w:hAnsi="Courier New"/>
          <w:noProof/>
          <w:sz w:val="16"/>
          <w:lang w:eastAsia="zh-CN"/>
        </w:rPr>
      </w:pPr>
      <w:ins w:id="68" w:author="Huawei" w:date="2021-07-07T16:31:00Z">
        <w:r w:rsidRPr="002215B0">
          <w:rPr>
            <w:rFonts w:ascii="Courier New" w:eastAsia="Batang" w:hAnsi="Courier New"/>
            <w:noProof/>
            <w:sz w:val="16"/>
          </w:rPr>
          <w:tab/>
          <w:t>nonCriticalExtension</w:t>
        </w:r>
        <w:r w:rsidRPr="002215B0">
          <w:rPr>
            <w:rFonts w:ascii="Courier New" w:eastAsia="Batang" w:hAnsi="Courier New"/>
            <w:noProof/>
            <w:sz w:val="16"/>
          </w:rPr>
          <w:tab/>
        </w:r>
        <w:r w:rsidRPr="002215B0">
          <w:rPr>
            <w:rFonts w:ascii="Courier New" w:eastAsia="Batang" w:hAnsi="Courier New"/>
            <w:noProof/>
            <w:sz w:val="16"/>
          </w:rPr>
          <w:tab/>
        </w:r>
        <w:r w:rsidRPr="002215B0">
          <w:rPr>
            <w:rFonts w:ascii="Courier New" w:eastAsia="Batang" w:hAnsi="Courier New"/>
            <w:noProof/>
            <w:sz w:val="16"/>
          </w:rPr>
          <w:tab/>
        </w:r>
        <w:r w:rsidRPr="002215B0">
          <w:rPr>
            <w:rFonts w:ascii="Courier New" w:eastAsia="Batang" w:hAnsi="Courier New"/>
            <w:noProof/>
            <w:sz w:val="16"/>
          </w:rPr>
          <w:tab/>
          <w:t>SystemInformationBlockType1</w:t>
        </w:r>
        <w:r w:rsidR="003E6B75">
          <w:rPr>
            <w:rFonts w:ascii="Courier New" w:eastAsia="Batang" w:hAnsi="Courier New"/>
            <w:noProof/>
            <w:sz w:val="16"/>
          </w:rPr>
          <w:t>-v166</w:t>
        </w:r>
        <w:r w:rsidRPr="002215B0">
          <w:rPr>
            <w:rFonts w:ascii="Courier New" w:eastAsia="Batang" w:hAnsi="Courier New"/>
            <w:noProof/>
            <w:sz w:val="16"/>
          </w:rPr>
          <w:t>0-IEs</w:t>
        </w:r>
        <w:r w:rsidRPr="002215B0">
          <w:rPr>
            <w:rFonts w:ascii="Courier New" w:eastAsia="Batang" w:hAnsi="Courier New"/>
            <w:noProof/>
            <w:sz w:val="16"/>
          </w:rPr>
          <w:tab/>
        </w:r>
      </w:ins>
      <w:ins w:id="69" w:author="Huawei" w:date="2021-07-07T16:34:00Z">
        <w:r w:rsidRPr="002215B0">
          <w:rPr>
            <w:rFonts w:ascii="Courier New" w:eastAsia="Batang" w:hAnsi="Courier New"/>
            <w:noProof/>
            <w:sz w:val="16"/>
          </w:rPr>
          <w:t>OPTIONAL</w:t>
        </w:r>
      </w:ins>
    </w:p>
    <w:p w14:paraId="1B51A89C" w14:textId="131C287D" w:rsidR="002215B0" w:rsidRDefault="002215B0" w:rsidP="002215B0">
      <w:pPr>
        <w:pStyle w:val="PL"/>
        <w:shd w:val="clear" w:color="auto" w:fill="E6E6E6"/>
        <w:rPr>
          <w:ins w:id="70" w:author="Huawei" w:date="2021-07-07T16:31:00Z"/>
        </w:rPr>
      </w:pPr>
      <w:ins w:id="71" w:author="Huawei" w:date="2021-07-07T16:31:00Z">
        <w:r>
          <w:t>}</w:t>
        </w:r>
      </w:ins>
    </w:p>
    <w:p w14:paraId="26BE1FBF" w14:textId="77777777" w:rsidR="002215B0" w:rsidRPr="002C3D36" w:rsidRDefault="002215B0" w:rsidP="002215B0">
      <w:pPr>
        <w:pStyle w:val="PL"/>
        <w:shd w:val="clear" w:color="auto" w:fill="E6E6E6"/>
      </w:pPr>
    </w:p>
    <w:p w14:paraId="0EDBDCB7" w14:textId="729AF3DC" w:rsidR="002215B0" w:rsidRPr="002C3D36" w:rsidRDefault="002215B0" w:rsidP="002215B0">
      <w:pPr>
        <w:pStyle w:val="PL"/>
        <w:shd w:val="clear" w:color="auto" w:fill="E6E6E6"/>
        <w:rPr>
          <w:ins w:id="72" w:author="Huawei" w:date="2021-07-07T16:31:00Z"/>
          <w:rFonts w:eastAsia="Batang"/>
        </w:rPr>
      </w:pPr>
      <w:ins w:id="73" w:author="Huawei" w:date="2021-07-07T16:31:00Z">
        <w:r w:rsidRPr="002C3D36">
          <w:rPr>
            <w:rFonts w:eastAsia="Batang"/>
          </w:rPr>
          <w:t>SystemInformationBlockType1-v16</w:t>
        </w:r>
        <w:r w:rsidR="003E6B75">
          <w:rPr>
            <w:rFonts w:eastAsia="Batang"/>
          </w:rPr>
          <w:t>6</w:t>
        </w:r>
        <w:r w:rsidRPr="002C3D36">
          <w:rPr>
            <w:rFonts w:eastAsia="Batang"/>
          </w:rPr>
          <w:t>0-IEs ::=</w:t>
        </w:r>
        <w:r w:rsidRPr="002C3D36">
          <w:rPr>
            <w:rFonts w:eastAsia="Batang"/>
          </w:rPr>
          <w:tab/>
          <w:t>SEQUENCE {</w:t>
        </w:r>
      </w:ins>
    </w:p>
    <w:p w14:paraId="23AF025E" w14:textId="7E4595A9" w:rsidR="002215B0" w:rsidRPr="002C3D36" w:rsidRDefault="002215B0" w:rsidP="002215B0">
      <w:pPr>
        <w:pStyle w:val="PL"/>
        <w:shd w:val="clear" w:color="auto" w:fill="E6E6E6"/>
        <w:rPr>
          <w:ins w:id="74" w:author="Huawei" w:date="2021-07-07T16:31:00Z"/>
          <w:rFonts w:eastAsia="Batang"/>
        </w:rPr>
      </w:pPr>
      <w:ins w:id="75" w:author="Huawei" w:date="2021-07-07T16:31:00Z">
        <w:r w:rsidRPr="002C3D36">
          <w:rPr>
            <w:rFonts w:eastAsia="Batang"/>
          </w:rPr>
          <w:tab/>
        </w:r>
        <w:r>
          <w:rPr>
            <w:rFonts w:eastAsia="Batang"/>
          </w:rPr>
          <w:t>inactiveState</w:t>
        </w:r>
      </w:ins>
      <w:ins w:id="76" w:author="Huawei" w:date="2021-07-08T14:00:00Z">
        <w:r w:rsidR="00C92EF9">
          <w:rPr>
            <w:rFonts w:eastAsia="Batang"/>
          </w:rPr>
          <w:t>Enabled</w:t>
        </w:r>
      </w:ins>
      <w:ins w:id="77" w:author="Huawei" w:date="2021-07-07T16:31:00Z">
        <w:r w:rsidRPr="002C3D36">
          <w:rPr>
            <w:rFonts w:eastAsia="Batang"/>
          </w:rPr>
          <w:t>-r16</w:t>
        </w:r>
        <w:r w:rsidRPr="002C3D36">
          <w:rPr>
            <w:rFonts w:eastAsia="Batang"/>
          </w:rPr>
          <w:tab/>
        </w:r>
        <w:r w:rsidRPr="002C3D36">
          <w:rPr>
            <w:rFonts w:eastAsia="Batang"/>
          </w:rPr>
          <w:tab/>
        </w:r>
        <w:r w:rsidRPr="002C3D36">
          <w:rPr>
            <w:rFonts w:eastAsia="Batang"/>
          </w:rPr>
          <w:tab/>
        </w:r>
        <w:r w:rsidRPr="002C3D36">
          <w:rPr>
            <w:rFonts w:eastAsia="Batang"/>
          </w:rPr>
          <w:tab/>
          <w:t>ENUMERATED {true}</w:t>
        </w:r>
        <w:r w:rsidRPr="002C3D36">
          <w:rPr>
            <w:rFonts w:eastAsia="Batang"/>
          </w:rPr>
          <w:tab/>
          <w:t>OPTIONAL,</w:t>
        </w:r>
        <w:r w:rsidRPr="002C3D36">
          <w:rPr>
            <w:rFonts w:eastAsia="Batang"/>
          </w:rPr>
          <w:tab/>
        </w:r>
      </w:ins>
      <w:ins w:id="78" w:author="Huawei" w:date="2021-07-07T16:34:00Z">
        <w:r w:rsidRPr="002215B0">
          <w:rPr>
            <w:rFonts w:eastAsia="Batang"/>
          </w:rPr>
          <w:t>-- Cond BW-reduced</w:t>
        </w:r>
      </w:ins>
    </w:p>
    <w:p w14:paraId="18B9851C" w14:textId="77777777" w:rsidR="002215B0" w:rsidRPr="002C3D36" w:rsidRDefault="002215B0" w:rsidP="002215B0">
      <w:pPr>
        <w:pStyle w:val="PL"/>
        <w:shd w:val="clear" w:color="auto" w:fill="E6E6E6"/>
        <w:rPr>
          <w:rFonts w:eastAsia="Batang"/>
          <w:lang w:eastAsia="zh-CN"/>
        </w:rPr>
      </w:pPr>
      <w:r w:rsidRPr="002C3D36">
        <w:rPr>
          <w:rFonts w:eastAsia="Batang"/>
        </w:rPr>
        <w:tab/>
        <w:t>nonCriticalExtension</w:t>
      </w:r>
      <w:r w:rsidRPr="002C3D36">
        <w:rPr>
          <w:rFonts w:eastAsia="Batang"/>
        </w:rPr>
        <w:tab/>
      </w:r>
      <w:r w:rsidRPr="002C3D36">
        <w:rPr>
          <w:rFonts w:eastAsia="Batang"/>
        </w:rPr>
        <w:tab/>
      </w:r>
      <w:r w:rsidRPr="002C3D36">
        <w:rPr>
          <w:rFonts w:eastAsia="Batang"/>
        </w:rPr>
        <w:tab/>
      </w:r>
      <w:r w:rsidRPr="002C3D36">
        <w:rPr>
          <w:rFonts w:eastAsia="Batang"/>
        </w:rPr>
        <w:tab/>
      </w:r>
      <w:r w:rsidRPr="002C3D36">
        <w:rPr>
          <w:rFonts w:eastAsia="Batang"/>
        </w:rPr>
        <w:tab/>
        <w:t>SEQUENCE {}</w:t>
      </w:r>
      <w:r w:rsidRPr="002C3D36">
        <w:rPr>
          <w:rFonts w:eastAsia="Batang"/>
        </w:rPr>
        <w:tab/>
      </w:r>
      <w:r w:rsidRPr="002C3D36">
        <w:rPr>
          <w:rFonts w:eastAsia="Batang"/>
        </w:rPr>
        <w:tab/>
      </w:r>
      <w:r w:rsidRPr="002C3D36">
        <w:rPr>
          <w:rFonts w:eastAsia="Batang"/>
        </w:rPr>
        <w:tab/>
        <w:t>OPTIONAL</w:t>
      </w:r>
    </w:p>
    <w:p w14:paraId="20344CC1" w14:textId="77777777" w:rsidR="002215B0" w:rsidRPr="002C3D36" w:rsidRDefault="002215B0" w:rsidP="002215B0">
      <w:pPr>
        <w:pStyle w:val="PL"/>
        <w:shd w:val="clear" w:color="auto" w:fill="E6E6E6"/>
        <w:rPr>
          <w:rFonts w:eastAsia="Batang"/>
        </w:rPr>
      </w:pPr>
      <w:r w:rsidRPr="002C3D36">
        <w:rPr>
          <w:rFonts w:eastAsia="Batang"/>
          <w:lang w:eastAsia="zh-CN"/>
        </w:rPr>
        <w:t>}</w:t>
      </w:r>
    </w:p>
    <w:p w14:paraId="117149D4" w14:textId="77777777" w:rsidR="002215B0" w:rsidRDefault="002215B0" w:rsidP="002215B0">
      <w:pPr>
        <w:pStyle w:val="PL"/>
        <w:shd w:val="clear" w:color="auto" w:fill="E6E6E6"/>
      </w:pPr>
    </w:p>
    <w:p w14:paraId="4C67AD25" w14:textId="77777777" w:rsidR="002215B0" w:rsidRPr="002C3D36" w:rsidRDefault="002215B0" w:rsidP="002215B0">
      <w:pPr>
        <w:pStyle w:val="PL"/>
        <w:shd w:val="clear" w:color="auto" w:fill="E6E6E6"/>
      </w:pPr>
    </w:p>
    <w:p w14:paraId="422A08F5" w14:textId="77777777" w:rsidR="002215B0" w:rsidRPr="002C3D36" w:rsidRDefault="002215B0" w:rsidP="002215B0">
      <w:pPr>
        <w:pStyle w:val="PL"/>
        <w:shd w:val="clear" w:color="auto" w:fill="E6E6E6"/>
      </w:pPr>
      <w:r w:rsidRPr="002C3D36">
        <w:t>PLMN-IdentityList ::=</w:t>
      </w:r>
      <w:r w:rsidRPr="002C3D36">
        <w:tab/>
      </w:r>
      <w:r w:rsidRPr="002C3D36">
        <w:tab/>
      </w:r>
      <w:r w:rsidRPr="002C3D36">
        <w:tab/>
      </w:r>
      <w:r w:rsidRPr="002C3D36">
        <w:tab/>
      </w:r>
      <w:r w:rsidRPr="002C3D36">
        <w:tab/>
        <w:t>SEQUENCE (SIZE (1..maxPLMN-r11)) OF PLMN-IdentityInfo</w:t>
      </w:r>
    </w:p>
    <w:p w14:paraId="61A668A8" w14:textId="77777777" w:rsidR="002215B0" w:rsidRPr="002C3D36" w:rsidRDefault="002215B0" w:rsidP="002215B0">
      <w:pPr>
        <w:pStyle w:val="PL"/>
        <w:shd w:val="clear" w:color="auto" w:fill="E6E6E6"/>
      </w:pPr>
    </w:p>
    <w:p w14:paraId="4809E413" w14:textId="77777777" w:rsidR="002215B0" w:rsidRPr="002C3D36" w:rsidRDefault="002215B0" w:rsidP="002215B0">
      <w:pPr>
        <w:pStyle w:val="PL"/>
        <w:shd w:val="clear" w:color="auto" w:fill="E6E6E6"/>
      </w:pPr>
      <w:r w:rsidRPr="002C3D36">
        <w:t>PLMN-IdentityInfo ::=</w:t>
      </w:r>
      <w:r w:rsidRPr="002C3D36">
        <w:tab/>
      </w:r>
      <w:r w:rsidRPr="002C3D36">
        <w:tab/>
      </w:r>
      <w:r w:rsidRPr="002C3D36">
        <w:tab/>
      </w:r>
      <w:r w:rsidRPr="002C3D36">
        <w:tab/>
      </w:r>
      <w:r w:rsidRPr="002C3D36">
        <w:tab/>
        <w:t>SEQUENCE {</w:t>
      </w:r>
    </w:p>
    <w:p w14:paraId="3E7F8E16" w14:textId="77777777" w:rsidR="002215B0" w:rsidRPr="002C3D36" w:rsidRDefault="002215B0" w:rsidP="002215B0">
      <w:pPr>
        <w:pStyle w:val="PL"/>
        <w:shd w:val="clear" w:color="auto" w:fill="E6E6E6"/>
      </w:pPr>
      <w:r w:rsidRPr="002C3D36">
        <w:tab/>
        <w:t>plmn-Identity</w:t>
      </w:r>
      <w:r w:rsidRPr="002C3D36">
        <w:tab/>
      </w:r>
      <w:r w:rsidRPr="002C3D36">
        <w:tab/>
      </w:r>
      <w:r w:rsidRPr="002C3D36">
        <w:tab/>
      </w:r>
      <w:r w:rsidRPr="002C3D36">
        <w:tab/>
      </w:r>
      <w:r w:rsidRPr="002C3D36">
        <w:tab/>
      </w:r>
      <w:r w:rsidRPr="002C3D36">
        <w:tab/>
      </w:r>
      <w:r w:rsidRPr="002C3D36">
        <w:tab/>
        <w:t>PLMN-Identity,</w:t>
      </w:r>
    </w:p>
    <w:p w14:paraId="3E7AAC06" w14:textId="77777777" w:rsidR="002215B0" w:rsidRPr="002C3D36" w:rsidRDefault="002215B0" w:rsidP="002215B0">
      <w:pPr>
        <w:pStyle w:val="PL"/>
        <w:shd w:val="clear" w:color="auto" w:fill="E6E6E6"/>
      </w:pPr>
      <w:r w:rsidRPr="002C3D36">
        <w:tab/>
        <w:t>cellReservedForOperatorUse</w:t>
      </w:r>
      <w:r w:rsidRPr="002C3D36">
        <w:tab/>
      </w:r>
      <w:r w:rsidRPr="002C3D36">
        <w:tab/>
      </w:r>
      <w:r w:rsidRPr="002C3D36">
        <w:tab/>
      </w:r>
      <w:r w:rsidRPr="002C3D36">
        <w:tab/>
        <w:t>ENUMERATED {reserved, notReserved}</w:t>
      </w:r>
    </w:p>
    <w:p w14:paraId="03262758" w14:textId="77777777" w:rsidR="002215B0" w:rsidRPr="002C3D36" w:rsidRDefault="002215B0" w:rsidP="002215B0">
      <w:pPr>
        <w:pStyle w:val="PL"/>
        <w:shd w:val="clear" w:color="auto" w:fill="E6E6E6"/>
      </w:pPr>
      <w:r w:rsidRPr="002C3D36">
        <w:t>}</w:t>
      </w:r>
    </w:p>
    <w:p w14:paraId="69C0012E" w14:textId="77777777" w:rsidR="002215B0" w:rsidRPr="002C3D36" w:rsidRDefault="002215B0" w:rsidP="002215B0">
      <w:pPr>
        <w:pStyle w:val="PL"/>
        <w:shd w:val="clear" w:color="auto" w:fill="E6E6E6"/>
      </w:pPr>
    </w:p>
    <w:p w14:paraId="05FA33FC" w14:textId="77777777" w:rsidR="002215B0" w:rsidRPr="002C3D36" w:rsidRDefault="002215B0" w:rsidP="002215B0">
      <w:pPr>
        <w:pStyle w:val="PL"/>
        <w:shd w:val="pct10" w:color="auto" w:fill="auto"/>
      </w:pPr>
      <w:r w:rsidRPr="002C3D36">
        <w:t>PLMN-IdentityList-v1530 ::=</w:t>
      </w:r>
      <w:r w:rsidRPr="002C3D36">
        <w:tab/>
      </w:r>
      <w:r w:rsidRPr="002C3D36">
        <w:tab/>
      </w:r>
      <w:r w:rsidRPr="002C3D36">
        <w:tab/>
      </w:r>
      <w:r w:rsidRPr="002C3D36">
        <w:tab/>
        <w:t>SEQUENCE (SIZE (1..maxPLMN-r11)) OF PLMN-IdentityInfo-v1530</w:t>
      </w:r>
    </w:p>
    <w:p w14:paraId="6AA8EEBC" w14:textId="77777777" w:rsidR="002215B0" w:rsidRPr="002C3D36" w:rsidRDefault="002215B0" w:rsidP="002215B0">
      <w:pPr>
        <w:pStyle w:val="PL"/>
        <w:shd w:val="pct10" w:color="auto" w:fill="auto"/>
      </w:pPr>
    </w:p>
    <w:p w14:paraId="6DDB983B" w14:textId="77777777" w:rsidR="002215B0" w:rsidRPr="002C3D36" w:rsidRDefault="002215B0" w:rsidP="002215B0">
      <w:pPr>
        <w:pStyle w:val="PL"/>
        <w:shd w:val="pct10" w:color="auto" w:fill="auto"/>
      </w:pPr>
      <w:r w:rsidRPr="002C3D36">
        <w:t>PLMN-IdentityInfo-v1530 ::=</w:t>
      </w:r>
      <w:r w:rsidRPr="002C3D36">
        <w:tab/>
      </w:r>
      <w:r w:rsidRPr="002C3D36">
        <w:tab/>
      </w:r>
      <w:r w:rsidRPr="002C3D36">
        <w:tab/>
      </w:r>
      <w:r w:rsidRPr="002C3D36">
        <w:tab/>
        <w:t>SEQUENCE {</w:t>
      </w:r>
    </w:p>
    <w:p w14:paraId="1C6C0BE4" w14:textId="77777777" w:rsidR="002215B0" w:rsidRPr="002C3D36" w:rsidRDefault="002215B0" w:rsidP="002215B0">
      <w:pPr>
        <w:pStyle w:val="PL"/>
        <w:shd w:val="pct10" w:color="auto" w:fill="auto"/>
      </w:pPr>
      <w:r w:rsidRPr="002C3D36">
        <w:tab/>
        <w:t>cellReservedForOperatorUse-CRS-r15</w:t>
      </w:r>
      <w:r w:rsidRPr="002C3D36">
        <w:tab/>
      </w:r>
      <w:r w:rsidRPr="002C3D36">
        <w:tab/>
        <w:t>ENUMERATED {reserved, notReserved}</w:t>
      </w:r>
    </w:p>
    <w:p w14:paraId="7810F86D" w14:textId="77777777" w:rsidR="002215B0" w:rsidRPr="002C3D36" w:rsidRDefault="002215B0" w:rsidP="002215B0">
      <w:pPr>
        <w:pStyle w:val="PL"/>
        <w:shd w:val="pct10" w:color="auto" w:fill="auto"/>
      </w:pPr>
      <w:r w:rsidRPr="002C3D36">
        <w:t>}</w:t>
      </w:r>
    </w:p>
    <w:p w14:paraId="3E175C31" w14:textId="77777777" w:rsidR="002215B0" w:rsidRPr="002C3D36" w:rsidRDefault="002215B0" w:rsidP="002215B0">
      <w:pPr>
        <w:pStyle w:val="PL"/>
        <w:shd w:val="clear" w:color="auto" w:fill="E6E6E6"/>
      </w:pPr>
    </w:p>
    <w:p w14:paraId="2138A18A" w14:textId="77777777" w:rsidR="002215B0" w:rsidRPr="002C3D36" w:rsidRDefault="002215B0" w:rsidP="002215B0">
      <w:pPr>
        <w:pStyle w:val="PL"/>
        <w:shd w:val="clear" w:color="auto" w:fill="E6E6E6"/>
      </w:pPr>
      <w:r w:rsidRPr="002C3D36">
        <w:t>PLMN-IdentityList-r15::=</w:t>
      </w:r>
      <w:r w:rsidRPr="002C3D36">
        <w:tab/>
      </w:r>
      <w:r w:rsidRPr="002C3D36">
        <w:tab/>
      </w:r>
      <w:r w:rsidRPr="002C3D36">
        <w:tab/>
        <w:t>SEQUENCE (SIZE (1..maxPLMN-r11)) OF PLMN-IdentityInfo-r15</w:t>
      </w:r>
    </w:p>
    <w:p w14:paraId="1499E787" w14:textId="77777777" w:rsidR="002215B0" w:rsidRPr="002C3D36" w:rsidRDefault="002215B0" w:rsidP="002215B0">
      <w:pPr>
        <w:pStyle w:val="PL"/>
        <w:shd w:val="clear" w:color="auto" w:fill="E6E6E6"/>
      </w:pPr>
    </w:p>
    <w:p w14:paraId="6F53E8F4" w14:textId="77777777" w:rsidR="002215B0" w:rsidRPr="002C3D36" w:rsidRDefault="002215B0" w:rsidP="002215B0">
      <w:pPr>
        <w:pStyle w:val="PL"/>
        <w:shd w:val="clear" w:color="auto" w:fill="E6E6E6"/>
      </w:pPr>
      <w:r w:rsidRPr="002C3D36">
        <w:t>PLMN-IdentityList-v1610::=</w:t>
      </w:r>
      <w:r w:rsidRPr="002C3D36">
        <w:tab/>
        <w:t>SEQUENCE (SIZE (1..maxPLMN-r11)) OF PLMN-IdentityInfo-v1610</w:t>
      </w:r>
    </w:p>
    <w:p w14:paraId="011CBA5A" w14:textId="77777777" w:rsidR="002215B0" w:rsidRPr="002C3D36" w:rsidRDefault="002215B0" w:rsidP="002215B0">
      <w:pPr>
        <w:pStyle w:val="PL"/>
        <w:shd w:val="clear" w:color="auto" w:fill="E6E6E6"/>
      </w:pPr>
    </w:p>
    <w:p w14:paraId="4625BCC7" w14:textId="77777777" w:rsidR="002215B0" w:rsidRPr="002C3D36" w:rsidRDefault="002215B0" w:rsidP="002215B0">
      <w:pPr>
        <w:pStyle w:val="PL"/>
        <w:shd w:val="clear" w:color="auto" w:fill="E6E6E6"/>
      </w:pPr>
      <w:r w:rsidRPr="002C3D36">
        <w:t>PLMN-IdentityInfo-r15 ::=</w:t>
      </w:r>
      <w:r w:rsidRPr="002C3D36">
        <w:tab/>
      </w:r>
      <w:r w:rsidRPr="002C3D36">
        <w:tab/>
      </w:r>
      <w:r w:rsidRPr="002C3D36">
        <w:tab/>
        <w:t>SEQUENCE {</w:t>
      </w:r>
    </w:p>
    <w:p w14:paraId="30C7ECF8" w14:textId="77777777" w:rsidR="002215B0" w:rsidRPr="002C3D36" w:rsidRDefault="002215B0" w:rsidP="002215B0">
      <w:pPr>
        <w:pStyle w:val="PL"/>
        <w:shd w:val="clear" w:color="auto" w:fill="E6E6E6"/>
      </w:pPr>
      <w:r w:rsidRPr="002C3D36">
        <w:tab/>
        <w:t>plmn-Identity-5GC-r15</w:t>
      </w:r>
      <w:r w:rsidRPr="002C3D36">
        <w:tab/>
      </w:r>
      <w:r w:rsidRPr="002C3D36">
        <w:tab/>
      </w:r>
      <w:r w:rsidRPr="002C3D36">
        <w:tab/>
      </w:r>
      <w:r w:rsidRPr="002C3D36">
        <w:tab/>
        <w:t>CHOICE{</w:t>
      </w:r>
    </w:p>
    <w:p w14:paraId="00DAC0C3" w14:textId="77777777" w:rsidR="002215B0" w:rsidRPr="002C3D36" w:rsidRDefault="002215B0" w:rsidP="002215B0">
      <w:pPr>
        <w:pStyle w:val="PL"/>
        <w:shd w:val="clear" w:color="auto" w:fill="E6E6E6"/>
      </w:pPr>
      <w:r w:rsidRPr="002C3D36">
        <w:tab/>
      </w:r>
      <w:r w:rsidRPr="002C3D36">
        <w:tab/>
        <w:t>plmn-Identity-r15</w:t>
      </w:r>
      <w:r w:rsidRPr="002C3D36">
        <w:tab/>
      </w:r>
      <w:r w:rsidRPr="002C3D36">
        <w:tab/>
      </w:r>
      <w:r w:rsidRPr="002C3D36">
        <w:tab/>
      </w:r>
      <w:r w:rsidRPr="002C3D36">
        <w:tab/>
      </w:r>
      <w:r w:rsidRPr="002C3D36">
        <w:tab/>
        <w:t>PLMN-Identity,</w:t>
      </w:r>
    </w:p>
    <w:p w14:paraId="6321A412" w14:textId="77777777" w:rsidR="002215B0" w:rsidRPr="002C3D36" w:rsidRDefault="002215B0" w:rsidP="002215B0">
      <w:pPr>
        <w:pStyle w:val="PL"/>
        <w:shd w:val="clear" w:color="auto" w:fill="E6E6E6"/>
      </w:pPr>
      <w:r w:rsidRPr="002C3D36">
        <w:tab/>
      </w:r>
      <w:r w:rsidRPr="002C3D36">
        <w:tab/>
        <w:t>plmn-Index-r15</w:t>
      </w:r>
      <w:r w:rsidRPr="002C3D36">
        <w:tab/>
      </w:r>
      <w:r w:rsidRPr="002C3D36">
        <w:tab/>
      </w:r>
      <w:r w:rsidRPr="002C3D36">
        <w:tab/>
      </w:r>
      <w:r w:rsidRPr="002C3D36">
        <w:tab/>
      </w:r>
      <w:r w:rsidRPr="002C3D36">
        <w:tab/>
      </w:r>
      <w:r w:rsidRPr="002C3D36">
        <w:tab/>
        <w:t>INTEGER (1..maxPLMN-r11)</w:t>
      </w:r>
    </w:p>
    <w:p w14:paraId="1CA03F54" w14:textId="77777777" w:rsidR="002215B0" w:rsidRPr="002C3D36" w:rsidRDefault="002215B0" w:rsidP="002215B0">
      <w:pPr>
        <w:pStyle w:val="PL"/>
        <w:shd w:val="clear" w:color="auto" w:fill="E6E6E6"/>
      </w:pPr>
      <w:r w:rsidRPr="002C3D36">
        <w:tab/>
        <w:t>},</w:t>
      </w:r>
    </w:p>
    <w:p w14:paraId="4AAA30F6" w14:textId="77777777" w:rsidR="002215B0" w:rsidRPr="002C3D36" w:rsidRDefault="002215B0" w:rsidP="002215B0">
      <w:pPr>
        <w:pStyle w:val="PL"/>
        <w:shd w:val="clear" w:color="auto" w:fill="E6E6E6"/>
      </w:pPr>
      <w:r w:rsidRPr="002C3D36">
        <w:tab/>
        <w:t>cellReservedForOperatorUse-r15</w:t>
      </w:r>
      <w:r w:rsidRPr="002C3D36">
        <w:tab/>
      </w:r>
      <w:r w:rsidRPr="002C3D36">
        <w:tab/>
      </w:r>
      <w:r w:rsidRPr="002C3D36">
        <w:tab/>
        <w:t>ENUMERATED {reserved, notReserved},</w:t>
      </w:r>
    </w:p>
    <w:p w14:paraId="7E253716" w14:textId="77777777" w:rsidR="002215B0" w:rsidRPr="002C3D36" w:rsidRDefault="002215B0" w:rsidP="002215B0">
      <w:pPr>
        <w:pStyle w:val="PL"/>
        <w:shd w:val="clear" w:color="auto" w:fill="E6E6E6"/>
      </w:pPr>
      <w:r w:rsidRPr="002C3D36">
        <w:tab/>
        <w:t>cellReservedForOperatorUse-CRS-r15</w:t>
      </w:r>
      <w:r w:rsidRPr="002C3D36">
        <w:tab/>
      </w:r>
      <w:r w:rsidRPr="002C3D36">
        <w:tab/>
        <w:t>ENUMERATED {reserved, notReserved}</w:t>
      </w:r>
    </w:p>
    <w:p w14:paraId="74BF5281" w14:textId="77777777" w:rsidR="002215B0" w:rsidRPr="002C3D36" w:rsidRDefault="002215B0" w:rsidP="002215B0">
      <w:pPr>
        <w:pStyle w:val="PL"/>
        <w:shd w:val="clear" w:color="auto" w:fill="E6E6E6"/>
      </w:pPr>
      <w:r w:rsidRPr="002C3D36">
        <w:t>}</w:t>
      </w:r>
    </w:p>
    <w:p w14:paraId="6ACD2775" w14:textId="77777777" w:rsidR="002215B0" w:rsidRPr="002C3D36" w:rsidRDefault="002215B0" w:rsidP="002215B0">
      <w:pPr>
        <w:pStyle w:val="PL"/>
        <w:shd w:val="clear" w:color="auto" w:fill="E6E6E6"/>
      </w:pPr>
    </w:p>
    <w:p w14:paraId="5B6F9270" w14:textId="77777777" w:rsidR="002215B0" w:rsidRPr="002C3D36" w:rsidRDefault="002215B0" w:rsidP="002215B0">
      <w:pPr>
        <w:pStyle w:val="PL"/>
        <w:shd w:val="clear" w:color="auto" w:fill="E6E6E6"/>
      </w:pPr>
      <w:r w:rsidRPr="002C3D36">
        <w:t>PLMN-IdentityInfo-v1610 ::=</w:t>
      </w:r>
      <w:r w:rsidRPr="002C3D36">
        <w:tab/>
        <w:t>SEQUENCE {</w:t>
      </w:r>
    </w:p>
    <w:p w14:paraId="6251B1EB" w14:textId="77777777" w:rsidR="002215B0" w:rsidRPr="002C3D36" w:rsidRDefault="002215B0" w:rsidP="002215B0">
      <w:pPr>
        <w:pStyle w:val="PL"/>
        <w:shd w:val="clear" w:color="auto" w:fill="E6E6E6"/>
      </w:pPr>
      <w:r w:rsidRPr="002C3D36">
        <w:tab/>
        <w:t>cp-CIoT-5GS-Optimisation-r16</w:t>
      </w:r>
      <w:r w:rsidRPr="002C3D36">
        <w:tab/>
        <w:t>ENUMERATED {true}</w:t>
      </w:r>
      <w:r w:rsidRPr="002C3D36">
        <w:tab/>
      </w:r>
      <w:r w:rsidRPr="002C3D36">
        <w:tab/>
      </w:r>
      <w:r w:rsidRPr="002C3D36">
        <w:tab/>
        <w:t>OPTIONAL,</w:t>
      </w:r>
      <w:r w:rsidRPr="002C3D36">
        <w:tab/>
        <w:t>-- Need OR</w:t>
      </w:r>
    </w:p>
    <w:p w14:paraId="73237F67" w14:textId="77777777" w:rsidR="002215B0" w:rsidRPr="002C3D36" w:rsidRDefault="002215B0" w:rsidP="002215B0">
      <w:pPr>
        <w:pStyle w:val="PL"/>
        <w:shd w:val="clear" w:color="auto" w:fill="E6E6E6"/>
      </w:pPr>
      <w:r w:rsidRPr="002C3D36">
        <w:tab/>
        <w:t>up-CIoT-5GS-Optimisation-r16</w:t>
      </w:r>
      <w:r w:rsidRPr="002C3D36">
        <w:tab/>
        <w:t>ENUMERATED {true}</w:t>
      </w:r>
      <w:r w:rsidRPr="002C3D36">
        <w:tab/>
      </w:r>
      <w:r w:rsidRPr="002C3D36">
        <w:tab/>
      </w:r>
      <w:r w:rsidRPr="002C3D36">
        <w:tab/>
        <w:t>OPTIONAL,</w:t>
      </w:r>
      <w:r w:rsidRPr="002C3D36">
        <w:tab/>
        <w:t>-- Need OR</w:t>
      </w:r>
    </w:p>
    <w:p w14:paraId="33DB7600" w14:textId="77777777" w:rsidR="002215B0" w:rsidRPr="002C3D36" w:rsidRDefault="002215B0" w:rsidP="002215B0">
      <w:pPr>
        <w:pStyle w:val="PL"/>
        <w:shd w:val="clear" w:color="auto" w:fill="E6E6E6"/>
      </w:pPr>
      <w:r w:rsidRPr="002C3D36">
        <w:tab/>
        <w:t>iab-Support-r16</w:t>
      </w:r>
      <w:r w:rsidRPr="002C3D36">
        <w:tab/>
      </w:r>
      <w:r w:rsidRPr="002C3D36">
        <w:tab/>
      </w:r>
      <w:r w:rsidRPr="002C3D36">
        <w:tab/>
      </w:r>
      <w:r w:rsidRPr="002C3D36">
        <w:tab/>
        <w:t>ENUMERATED {true}</w:t>
      </w:r>
      <w:r w:rsidRPr="002C3D36">
        <w:tab/>
      </w:r>
      <w:r w:rsidRPr="002C3D36">
        <w:tab/>
      </w:r>
      <w:r w:rsidRPr="002C3D36">
        <w:tab/>
        <w:t>OPTIONAL</w:t>
      </w:r>
      <w:r w:rsidRPr="002C3D36">
        <w:tab/>
        <w:t>-- Need OR</w:t>
      </w:r>
    </w:p>
    <w:p w14:paraId="054AA0EA" w14:textId="77777777" w:rsidR="002215B0" w:rsidRPr="002C3D36" w:rsidRDefault="002215B0" w:rsidP="002215B0">
      <w:pPr>
        <w:pStyle w:val="PL"/>
        <w:shd w:val="clear" w:color="auto" w:fill="E6E6E6"/>
      </w:pPr>
      <w:r w:rsidRPr="002C3D36">
        <w:t>}</w:t>
      </w:r>
    </w:p>
    <w:p w14:paraId="1B0BEC5B" w14:textId="77777777" w:rsidR="002215B0" w:rsidRPr="002C3D36" w:rsidRDefault="002215B0" w:rsidP="002215B0">
      <w:pPr>
        <w:pStyle w:val="PL"/>
        <w:shd w:val="clear" w:color="auto" w:fill="E6E6E6"/>
      </w:pPr>
    </w:p>
    <w:p w14:paraId="33770D24" w14:textId="77777777" w:rsidR="002215B0" w:rsidRPr="002C3D36" w:rsidRDefault="002215B0" w:rsidP="002215B0">
      <w:pPr>
        <w:pStyle w:val="PL"/>
        <w:shd w:val="clear" w:color="auto" w:fill="E6E6E6"/>
      </w:pPr>
      <w:r w:rsidRPr="002C3D36">
        <w:t>SchedulingInfoList ::= SEQUENCE (SIZE (1..maxSI-Message)) OF SchedulingInfo</w:t>
      </w:r>
    </w:p>
    <w:p w14:paraId="793FECC0" w14:textId="77777777" w:rsidR="002215B0" w:rsidRPr="002C3D36" w:rsidRDefault="002215B0" w:rsidP="002215B0">
      <w:pPr>
        <w:pStyle w:val="PL"/>
        <w:shd w:val="clear" w:color="auto" w:fill="E6E6E6"/>
      </w:pPr>
    </w:p>
    <w:p w14:paraId="246A7751" w14:textId="77777777" w:rsidR="002215B0" w:rsidRPr="002C3D36" w:rsidRDefault="002215B0" w:rsidP="002215B0">
      <w:pPr>
        <w:pStyle w:val="PL"/>
        <w:shd w:val="clear" w:color="auto" w:fill="E6E6E6"/>
      </w:pPr>
      <w:r w:rsidRPr="002C3D36">
        <w:t>SchedulingInfoList-v12j0 ::=</w:t>
      </w:r>
      <w:r w:rsidRPr="002C3D36">
        <w:tab/>
        <w:t>SEQUENCE (SIZE (1..maxSI-Message)) OF SchedulingInfo-v12j0</w:t>
      </w:r>
    </w:p>
    <w:p w14:paraId="237011C1" w14:textId="77777777" w:rsidR="002215B0" w:rsidRPr="002C3D36" w:rsidRDefault="002215B0" w:rsidP="002215B0">
      <w:pPr>
        <w:pStyle w:val="PL"/>
        <w:shd w:val="clear" w:color="auto" w:fill="E6E6E6"/>
        <w:rPr>
          <w:rFonts w:eastAsiaTheme="minorEastAsia"/>
        </w:rPr>
      </w:pPr>
    </w:p>
    <w:p w14:paraId="1D65DCDA" w14:textId="77777777" w:rsidR="002215B0" w:rsidRPr="002C3D36" w:rsidRDefault="002215B0" w:rsidP="002215B0">
      <w:pPr>
        <w:pStyle w:val="PL"/>
        <w:shd w:val="clear" w:color="auto" w:fill="E6E6E6"/>
        <w:rPr>
          <w:rFonts w:eastAsiaTheme="minorEastAsia"/>
        </w:rPr>
      </w:pPr>
      <w:r w:rsidRPr="002C3D36">
        <w:rPr>
          <w:rFonts w:eastAsiaTheme="minorEastAsia"/>
        </w:rPr>
        <w:t>SchedulingInfoListExt-</w:t>
      </w:r>
      <w:proofErr w:type="gramStart"/>
      <w:r w:rsidRPr="002C3D36">
        <w:rPr>
          <w:rFonts w:eastAsiaTheme="minorEastAsia"/>
        </w:rPr>
        <w:t>r12</w:t>
      </w:r>
      <w:r w:rsidRPr="002C3D36">
        <w:rPr>
          <w:rFonts w:ascii="Times New Roman" w:hAnsi="Times New Roman"/>
          <w:noProof w:val="0"/>
        </w:rPr>
        <w:t xml:space="preserve"> </w:t>
      </w:r>
      <w:r w:rsidRPr="002C3D36">
        <w:rPr>
          <w:rFonts w:eastAsiaTheme="minorEastAsia"/>
        </w:rPr>
        <w:t>:</w:t>
      </w:r>
      <w:proofErr w:type="gramEnd"/>
      <w:r w:rsidRPr="002C3D36">
        <w:rPr>
          <w:rFonts w:eastAsiaTheme="minorEastAsia"/>
        </w:rPr>
        <w:t>:=</w:t>
      </w:r>
      <w:r w:rsidRPr="002C3D36">
        <w:rPr>
          <w:rFonts w:eastAsiaTheme="minorEastAsia"/>
        </w:rPr>
        <w:tab/>
        <w:t>SEQUENCE (SIZE (1..maxSI-Message)) OF SchedulingInfoExt-r12</w:t>
      </w:r>
    </w:p>
    <w:p w14:paraId="67D65276" w14:textId="77777777" w:rsidR="002215B0" w:rsidRPr="002C3D36" w:rsidRDefault="002215B0" w:rsidP="002215B0">
      <w:pPr>
        <w:pStyle w:val="PL"/>
        <w:shd w:val="clear" w:color="auto" w:fill="E6E6E6"/>
      </w:pPr>
    </w:p>
    <w:p w14:paraId="24266CB5" w14:textId="77777777" w:rsidR="002215B0" w:rsidRPr="002C3D36" w:rsidRDefault="002215B0" w:rsidP="002215B0">
      <w:pPr>
        <w:pStyle w:val="PL"/>
        <w:shd w:val="clear" w:color="auto" w:fill="E6E6E6"/>
      </w:pPr>
      <w:r w:rsidRPr="002C3D36">
        <w:t>SchedulingInfo ::=</w:t>
      </w:r>
      <w:r w:rsidRPr="002C3D36">
        <w:tab/>
        <w:t>SEQUENCE {</w:t>
      </w:r>
    </w:p>
    <w:p w14:paraId="71252E8C" w14:textId="77777777" w:rsidR="002215B0" w:rsidRPr="002C3D36" w:rsidRDefault="002215B0" w:rsidP="002215B0">
      <w:pPr>
        <w:pStyle w:val="PL"/>
        <w:shd w:val="clear" w:color="auto" w:fill="E6E6E6"/>
      </w:pPr>
      <w:r w:rsidRPr="002C3D36">
        <w:lastRenderedPageBreak/>
        <w:tab/>
        <w:t>si-Periodicity</w:t>
      </w:r>
      <w:r w:rsidRPr="002C3D36">
        <w:tab/>
      </w:r>
      <w:r w:rsidRPr="002C3D36">
        <w:tab/>
      </w:r>
      <w:r w:rsidRPr="002C3D36">
        <w:tab/>
      </w:r>
      <w:r w:rsidRPr="002C3D36">
        <w:tab/>
        <w:t>SI-Periodicity-r12,</w:t>
      </w:r>
    </w:p>
    <w:p w14:paraId="3A77A60C" w14:textId="77777777" w:rsidR="002215B0" w:rsidRPr="002C3D36" w:rsidRDefault="002215B0" w:rsidP="002215B0">
      <w:pPr>
        <w:pStyle w:val="PL"/>
        <w:shd w:val="clear" w:color="auto" w:fill="E6E6E6"/>
      </w:pPr>
      <w:r w:rsidRPr="002C3D36">
        <w:tab/>
        <w:t>sib-MappingInfo</w:t>
      </w:r>
      <w:r w:rsidRPr="002C3D36">
        <w:tab/>
      </w:r>
      <w:r w:rsidRPr="002C3D36">
        <w:tab/>
      </w:r>
      <w:r w:rsidRPr="002C3D36">
        <w:tab/>
      </w:r>
      <w:r w:rsidRPr="002C3D36">
        <w:tab/>
        <w:t>SIB-MappingInfo</w:t>
      </w:r>
    </w:p>
    <w:p w14:paraId="1B29F77F" w14:textId="77777777" w:rsidR="002215B0" w:rsidRPr="002C3D36" w:rsidRDefault="002215B0" w:rsidP="002215B0">
      <w:pPr>
        <w:pStyle w:val="PL"/>
        <w:shd w:val="clear" w:color="auto" w:fill="E6E6E6"/>
      </w:pPr>
      <w:r w:rsidRPr="002C3D36">
        <w:t>}</w:t>
      </w:r>
    </w:p>
    <w:p w14:paraId="34089483" w14:textId="77777777" w:rsidR="002215B0" w:rsidRPr="002C3D36" w:rsidRDefault="002215B0" w:rsidP="002215B0">
      <w:pPr>
        <w:pStyle w:val="PL"/>
        <w:shd w:val="clear" w:color="auto" w:fill="E6E6E6"/>
      </w:pPr>
    </w:p>
    <w:p w14:paraId="4836231B" w14:textId="77777777" w:rsidR="002215B0" w:rsidRPr="002C3D36" w:rsidRDefault="002215B0" w:rsidP="002215B0">
      <w:pPr>
        <w:pStyle w:val="PL"/>
        <w:shd w:val="clear" w:color="auto" w:fill="E6E6E6"/>
      </w:pPr>
      <w:r w:rsidRPr="002C3D36">
        <w:t>SchedulingInfo-v12j0 ::=</w:t>
      </w:r>
      <w:r w:rsidRPr="002C3D36">
        <w:tab/>
        <w:t>SEQUENCE {</w:t>
      </w:r>
    </w:p>
    <w:p w14:paraId="5FEDA184" w14:textId="77777777" w:rsidR="002215B0" w:rsidRPr="002C3D36" w:rsidRDefault="002215B0" w:rsidP="002215B0">
      <w:pPr>
        <w:pStyle w:val="PL"/>
        <w:shd w:val="clear" w:color="auto" w:fill="E6E6E6"/>
      </w:pPr>
      <w:r w:rsidRPr="002C3D36">
        <w:tab/>
        <w:t>sib-MappingInfo-v12j0</w:t>
      </w:r>
      <w:r w:rsidRPr="002C3D36">
        <w:tab/>
      </w:r>
      <w:r w:rsidRPr="002C3D36">
        <w:tab/>
        <w:t>SIB-MappingInfo-v12j0</w:t>
      </w:r>
      <w:r w:rsidRPr="002C3D36">
        <w:tab/>
      </w:r>
      <w:r w:rsidRPr="002C3D36">
        <w:tab/>
      </w:r>
      <w:r w:rsidRPr="002C3D36">
        <w:tab/>
      </w:r>
      <w:r w:rsidRPr="002C3D36">
        <w:tab/>
        <w:t>OPTIONAL</w:t>
      </w:r>
      <w:r w:rsidRPr="002C3D36">
        <w:tab/>
        <w:t>-- Need OR</w:t>
      </w:r>
    </w:p>
    <w:p w14:paraId="3A5A3592" w14:textId="77777777" w:rsidR="002215B0" w:rsidRPr="002C3D36" w:rsidRDefault="002215B0" w:rsidP="002215B0">
      <w:pPr>
        <w:pStyle w:val="PL"/>
        <w:shd w:val="clear" w:color="auto" w:fill="E6E6E6"/>
      </w:pPr>
      <w:r w:rsidRPr="002C3D36">
        <w:t>}</w:t>
      </w:r>
    </w:p>
    <w:p w14:paraId="31C5FC1B" w14:textId="77777777" w:rsidR="002215B0" w:rsidRPr="002C3D36" w:rsidRDefault="002215B0" w:rsidP="002215B0">
      <w:pPr>
        <w:pStyle w:val="PL"/>
        <w:shd w:val="clear" w:color="auto" w:fill="E6E6E6"/>
        <w:rPr>
          <w:rFonts w:eastAsiaTheme="minorEastAsia"/>
        </w:rPr>
      </w:pPr>
    </w:p>
    <w:p w14:paraId="13655806" w14:textId="77777777" w:rsidR="002215B0" w:rsidRPr="002C3D36" w:rsidRDefault="002215B0" w:rsidP="002215B0">
      <w:pPr>
        <w:pStyle w:val="PL"/>
        <w:shd w:val="clear" w:color="auto" w:fill="E6E6E6"/>
        <w:rPr>
          <w:rFonts w:eastAsiaTheme="minorEastAsia"/>
        </w:rPr>
      </w:pPr>
      <w:r w:rsidRPr="002C3D36">
        <w:rPr>
          <w:rFonts w:eastAsiaTheme="minorEastAsia"/>
        </w:rPr>
        <w:t>SchedulingInfoExt-r12 ::=</w:t>
      </w:r>
      <w:r w:rsidRPr="002C3D36">
        <w:rPr>
          <w:rFonts w:eastAsiaTheme="minorEastAsia"/>
        </w:rPr>
        <w:tab/>
        <w:t>SEQUENCE {</w:t>
      </w:r>
    </w:p>
    <w:p w14:paraId="31EEAB35" w14:textId="77777777" w:rsidR="002215B0" w:rsidRPr="002C3D36" w:rsidRDefault="002215B0" w:rsidP="002215B0">
      <w:pPr>
        <w:pStyle w:val="PL"/>
        <w:shd w:val="clear" w:color="auto" w:fill="E6E6E6"/>
        <w:rPr>
          <w:rFonts w:eastAsiaTheme="minorEastAsia"/>
        </w:rPr>
      </w:pPr>
      <w:r w:rsidRPr="002C3D36">
        <w:rPr>
          <w:rFonts w:eastAsiaTheme="minorEastAsia"/>
        </w:rPr>
        <w:tab/>
        <w:t>si-Periodicity-r12</w:t>
      </w:r>
      <w:r w:rsidRPr="002C3D36">
        <w:rPr>
          <w:rFonts w:ascii="Times New Roman" w:hAnsi="Times New Roman"/>
          <w:noProof w:val="0"/>
        </w:rPr>
        <w:tab/>
      </w:r>
      <w:r w:rsidRPr="002C3D36">
        <w:rPr>
          <w:rFonts w:ascii="Times New Roman" w:hAnsi="Times New Roman"/>
          <w:noProof w:val="0"/>
        </w:rPr>
        <w:tab/>
      </w:r>
      <w:r w:rsidRPr="002C3D36">
        <w:rPr>
          <w:rFonts w:ascii="Times New Roman" w:hAnsi="Times New Roman"/>
          <w:noProof w:val="0"/>
        </w:rPr>
        <w:tab/>
      </w:r>
      <w:r w:rsidRPr="002C3D36">
        <w:rPr>
          <w:rFonts w:eastAsiaTheme="minorEastAsia"/>
        </w:rPr>
        <w:t>SI-Periodicity-r12,</w:t>
      </w:r>
    </w:p>
    <w:p w14:paraId="2C2ADF9B" w14:textId="77777777" w:rsidR="002215B0" w:rsidRPr="002C3D36" w:rsidRDefault="002215B0" w:rsidP="002215B0">
      <w:pPr>
        <w:pStyle w:val="PL"/>
        <w:shd w:val="clear" w:color="auto" w:fill="E6E6E6"/>
        <w:rPr>
          <w:rFonts w:eastAsiaTheme="minorEastAsia"/>
        </w:rPr>
      </w:pPr>
      <w:r w:rsidRPr="002C3D36">
        <w:rPr>
          <w:rFonts w:eastAsiaTheme="minorEastAsia"/>
        </w:rPr>
        <w:tab/>
        <w:t>sib-MappingInfo-r12</w:t>
      </w:r>
      <w:r w:rsidRPr="002C3D36">
        <w:rPr>
          <w:rFonts w:eastAsiaTheme="minorEastAsia"/>
        </w:rPr>
        <w:tab/>
      </w:r>
      <w:r w:rsidRPr="002C3D36">
        <w:rPr>
          <w:rFonts w:eastAsiaTheme="minorEastAsia"/>
        </w:rPr>
        <w:tab/>
      </w:r>
      <w:r w:rsidRPr="002C3D36">
        <w:rPr>
          <w:rFonts w:eastAsiaTheme="minorEastAsia"/>
        </w:rPr>
        <w:tab/>
        <w:t>SIB-MappingInfo-v12j0</w:t>
      </w:r>
    </w:p>
    <w:p w14:paraId="03D0FE80" w14:textId="77777777" w:rsidR="002215B0" w:rsidRPr="002C3D36" w:rsidRDefault="002215B0" w:rsidP="002215B0">
      <w:pPr>
        <w:pStyle w:val="PL"/>
        <w:shd w:val="clear" w:color="auto" w:fill="E6E6E6"/>
        <w:rPr>
          <w:rFonts w:eastAsiaTheme="minorEastAsia"/>
        </w:rPr>
      </w:pPr>
      <w:r w:rsidRPr="002C3D36">
        <w:rPr>
          <w:rFonts w:eastAsiaTheme="minorEastAsia"/>
        </w:rPr>
        <w:t>}</w:t>
      </w:r>
    </w:p>
    <w:p w14:paraId="03C02907" w14:textId="77777777" w:rsidR="002215B0" w:rsidRPr="002C3D36" w:rsidRDefault="002215B0" w:rsidP="002215B0">
      <w:pPr>
        <w:pStyle w:val="PL"/>
        <w:shd w:val="clear" w:color="auto" w:fill="E6E6E6"/>
      </w:pPr>
    </w:p>
    <w:p w14:paraId="7DF2B1AE" w14:textId="77777777" w:rsidR="002215B0" w:rsidRPr="002C3D36" w:rsidRDefault="002215B0" w:rsidP="002215B0">
      <w:pPr>
        <w:pStyle w:val="PL"/>
        <w:shd w:val="clear" w:color="auto" w:fill="E6E6E6"/>
      </w:pPr>
      <w:r w:rsidRPr="002C3D36">
        <w:t>SchedulingInfoList-BR-r13 ::= SEQUENCE (SIZE (1..maxSI-Message)) OF SchedulingInfo-BR-r13</w:t>
      </w:r>
    </w:p>
    <w:p w14:paraId="62974CA1" w14:textId="77777777" w:rsidR="002215B0" w:rsidRPr="002C3D36" w:rsidRDefault="002215B0" w:rsidP="002215B0">
      <w:pPr>
        <w:pStyle w:val="PL"/>
        <w:shd w:val="clear" w:color="auto" w:fill="E6E6E6"/>
      </w:pPr>
    </w:p>
    <w:p w14:paraId="6163B665" w14:textId="77777777" w:rsidR="002215B0" w:rsidRPr="002C3D36" w:rsidRDefault="002215B0" w:rsidP="002215B0">
      <w:pPr>
        <w:pStyle w:val="PL"/>
        <w:shd w:val="clear" w:color="auto" w:fill="E6E6E6"/>
      </w:pPr>
      <w:r w:rsidRPr="002C3D36">
        <w:t>SchedulingInfo-BR-r13 ::=</w:t>
      </w:r>
      <w:r w:rsidRPr="002C3D36">
        <w:tab/>
        <w:t>SEQUENCE {</w:t>
      </w:r>
    </w:p>
    <w:p w14:paraId="49592ED6" w14:textId="77777777" w:rsidR="002215B0" w:rsidRPr="002C3D36" w:rsidRDefault="002215B0" w:rsidP="002215B0">
      <w:pPr>
        <w:pStyle w:val="PL"/>
        <w:shd w:val="clear" w:color="auto" w:fill="E6E6E6"/>
      </w:pPr>
      <w:r w:rsidRPr="002C3D36">
        <w:tab/>
        <w:t>si-Narrowband-r13</w:t>
      </w:r>
      <w:r w:rsidRPr="002C3D36">
        <w:tab/>
      </w:r>
      <w:r w:rsidRPr="002C3D36">
        <w:tab/>
        <w:t>INTEGER (1..maxAvailNarrowBands-r13),</w:t>
      </w:r>
    </w:p>
    <w:p w14:paraId="7D66A207" w14:textId="77777777" w:rsidR="002215B0" w:rsidRPr="002C3D36" w:rsidRDefault="002215B0" w:rsidP="002215B0">
      <w:pPr>
        <w:pStyle w:val="PL"/>
        <w:shd w:val="clear" w:color="auto" w:fill="E6E6E6"/>
      </w:pPr>
      <w:r w:rsidRPr="002C3D36">
        <w:tab/>
        <w:t>si-TBS-r13</w:t>
      </w:r>
      <w:r w:rsidRPr="002C3D36">
        <w:tab/>
      </w:r>
      <w:r w:rsidRPr="002C3D36">
        <w:tab/>
      </w:r>
      <w:r w:rsidRPr="002C3D36">
        <w:tab/>
      </w:r>
      <w:r w:rsidRPr="002C3D36">
        <w:tab/>
        <w:t>ENUMERATED {b152, b208, b256, b328, b408, b504, b600, b712, b808, b936}</w:t>
      </w:r>
    </w:p>
    <w:p w14:paraId="6562E206" w14:textId="77777777" w:rsidR="002215B0" w:rsidRPr="002C3D36" w:rsidRDefault="002215B0" w:rsidP="002215B0">
      <w:pPr>
        <w:pStyle w:val="PL"/>
        <w:shd w:val="clear" w:color="auto" w:fill="E6E6E6"/>
      </w:pPr>
      <w:r w:rsidRPr="002C3D36">
        <w:t>}</w:t>
      </w:r>
    </w:p>
    <w:p w14:paraId="1D85E735" w14:textId="77777777" w:rsidR="002215B0" w:rsidRPr="002C3D36" w:rsidRDefault="002215B0" w:rsidP="002215B0">
      <w:pPr>
        <w:pStyle w:val="PL"/>
        <w:shd w:val="clear" w:color="auto" w:fill="E6E6E6"/>
      </w:pPr>
    </w:p>
    <w:p w14:paraId="3503ACBA" w14:textId="77777777" w:rsidR="002215B0" w:rsidRPr="002C3D36" w:rsidRDefault="002215B0" w:rsidP="002215B0">
      <w:pPr>
        <w:pStyle w:val="PL"/>
        <w:shd w:val="clear" w:color="auto" w:fill="E6E6E6"/>
      </w:pPr>
      <w:r w:rsidRPr="002C3D36">
        <w:t>SIB-MappingInfo ::= SEQUENCE (SIZE (0..maxSIB-1)) OF SIB-Type</w:t>
      </w:r>
    </w:p>
    <w:p w14:paraId="6906388E" w14:textId="77777777" w:rsidR="002215B0" w:rsidRPr="002C3D36" w:rsidRDefault="002215B0" w:rsidP="002215B0">
      <w:pPr>
        <w:pStyle w:val="PL"/>
        <w:shd w:val="clear" w:color="auto" w:fill="E6E6E6"/>
      </w:pPr>
    </w:p>
    <w:p w14:paraId="2EB48963" w14:textId="77777777" w:rsidR="002215B0" w:rsidRPr="002C3D36" w:rsidRDefault="002215B0" w:rsidP="002215B0">
      <w:pPr>
        <w:pStyle w:val="PL"/>
        <w:shd w:val="clear" w:color="auto" w:fill="E6E6E6"/>
      </w:pPr>
      <w:r w:rsidRPr="002C3D36">
        <w:t>SIB-MappingInfo-v12j0 ::=</w:t>
      </w:r>
      <w:r w:rsidRPr="002C3D36">
        <w:tab/>
        <w:t>SEQUENCE (SIZE (1..maxSIB-1)) OF SIB-Type-v12j0</w:t>
      </w:r>
    </w:p>
    <w:p w14:paraId="5F0760B9" w14:textId="77777777" w:rsidR="002215B0" w:rsidRPr="002C3D36" w:rsidRDefault="002215B0" w:rsidP="002215B0">
      <w:pPr>
        <w:pStyle w:val="PL"/>
        <w:shd w:val="clear" w:color="auto" w:fill="E6E6E6"/>
      </w:pPr>
    </w:p>
    <w:p w14:paraId="3916772B" w14:textId="77777777" w:rsidR="002215B0" w:rsidRPr="002C3D36" w:rsidRDefault="002215B0" w:rsidP="002215B0">
      <w:pPr>
        <w:pStyle w:val="PL"/>
        <w:shd w:val="clear" w:color="auto" w:fill="E6E6E6"/>
      </w:pPr>
      <w:r w:rsidRPr="002C3D36">
        <w:t>SIB-Type ::=</w:t>
      </w:r>
      <w:r w:rsidRPr="002C3D36">
        <w:tab/>
      </w:r>
      <w:r w:rsidRPr="002C3D36">
        <w:tab/>
      </w:r>
      <w:r w:rsidRPr="002C3D36">
        <w:tab/>
      </w:r>
      <w:r w:rsidRPr="002C3D36">
        <w:tab/>
      </w:r>
      <w:r w:rsidRPr="002C3D36">
        <w:tab/>
      </w:r>
      <w:r w:rsidRPr="002C3D36">
        <w:tab/>
        <w:t>ENUMERATED {</w:t>
      </w:r>
    </w:p>
    <w:p w14:paraId="2DE67DEB"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sibType3, sibType4, sibType5, sibType6,</w:t>
      </w:r>
    </w:p>
    <w:p w14:paraId="7E797D47"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sibType7, sibType8, sibType9, sibType10,</w:t>
      </w:r>
    </w:p>
    <w:p w14:paraId="15C815FD"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sibType11, sibType12-v920, sibType13-v920,</w:t>
      </w:r>
    </w:p>
    <w:p w14:paraId="380054DD"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sibType14-v1130, sibType15-v1130,</w:t>
      </w:r>
    </w:p>
    <w:p w14:paraId="7FC486D6"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sibType16-v1130, sibType17-v1250, sibType18-v1250,</w:t>
      </w:r>
    </w:p>
    <w:p w14:paraId="3175B6CE"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 sibType19-v1250, sibType20-v1310, sibType21-v1430,</w:t>
      </w:r>
    </w:p>
    <w:p w14:paraId="0BF2C871"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sibType24-v1530, sibType25-v1530, sibType26-v1530,</w:t>
      </w:r>
    </w:p>
    <w:p w14:paraId="7C005517"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sibType26a-v1610, sibType27-v1610, sibType28-v1610,</w:t>
      </w:r>
    </w:p>
    <w:p w14:paraId="33CD3C7B"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sibType29-v1610}</w:t>
      </w:r>
    </w:p>
    <w:p w14:paraId="63960E87" w14:textId="77777777" w:rsidR="002215B0" w:rsidRPr="002C3D36" w:rsidRDefault="002215B0" w:rsidP="002215B0">
      <w:pPr>
        <w:pStyle w:val="PL"/>
        <w:shd w:val="clear" w:color="auto" w:fill="E6E6E6"/>
      </w:pPr>
    </w:p>
    <w:p w14:paraId="0EB834B3" w14:textId="77777777" w:rsidR="002215B0" w:rsidRPr="002C3D36" w:rsidRDefault="002215B0" w:rsidP="002215B0">
      <w:pPr>
        <w:pStyle w:val="PL"/>
        <w:shd w:val="clear" w:color="auto" w:fill="E6E6E6"/>
      </w:pPr>
      <w:r w:rsidRPr="002C3D36">
        <w:t>SIB-Type-v12j0 ::=</w:t>
      </w:r>
      <w:r w:rsidRPr="002C3D36">
        <w:tab/>
      </w:r>
      <w:r w:rsidRPr="002C3D36">
        <w:tab/>
      </w:r>
      <w:r w:rsidRPr="002C3D36">
        <w:tab/>
        <w:t>ENUMERATED {</w:t>
      </w:r>
    </w:p>
    <w:p w14:paraId="4BCA80D5"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sibType19-v1250, sibType20-v1310, sibType21-v1430,</w:t>
      </w:r>
    </w:p>
    <w:p w14:paraId="32BD41F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sibType24-v1530, sibType25-v1530, sibType26-v1530,</w:t>
      </w:r>
    </w:p>
    <w:p w14:paraId="2199AC94"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sibType26a-v1610, sibType27-v1610, sibType28-v1610,</w:t>
      </w:r>
    </w:p>
    <w:p w14:paraId="1F7E748C"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sibType29-v1610, spare6, spare5,</w:t>
      </w:r>
    </w:p>
    <w:p w14:paraId="5149DCF9"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spare4, spare3, spare2, spare1, ...}</w:t>
      </w:r>
    </w:p>
    <w:p w14:paraId="19AF2C8D" w14:textId="77777777" w:rsidR="002215B0" w:rsidRPr="002C3D36" w:rsidRDefault="002215B0" w:rsidP="002215B0">
      <w:pPr>
        <w:pStyle w:val="PL"/>
        <w:shd w:val="clear" w:color="auto" w:fill="E6E6E6"/>
      </w:pPr>
    </w:p>
    <w:p w14:paraId="704CECDE" w14:textId="77777777" w:rsidR="002215B0" w:rsidRPr="002C3D36" w:rsidRDefault="002215B0" w:rsidP="002215B0">
      <w:pPr>
        <w:pStyle w:val="PL"/>
        <w:shd w:val="clear" w:color="auto" w:fill="E6E6E6"/>
        <w:rPr>
          <w:rFonts w:eastAsiaTheme="minorEastAsia"/>
        </w:rPr>
      </w:pPr>
      <w:r w:rsidRPr="002C3D36">
        <w:rPr>
          <w:rFonts w:eastAsiaTheme="minorEastAsia"/>
        </w:rPr>
        <w:t>SI-Periodicity-r12</w:t>
      </w:r>
      <w:r w:rsidRPr="002C3D36">
        <w:t xml:space="preserve"> ::=</w:t>
      </w:r>
      <w:r w:rsidRPr="002C3D36">
        <w:rPr>
          <w:rFonts w:eastAsiaTheme="minorEastAsia"/>
        </w:rPr>
        <w:tab/>
      </w:r>
      <w:r w:rsidRPr="002C3D36">
        <w:rPr>
          <w:rFonts w:eastAsiaTheme="minorEastAsia"/>
        </w:rPr>
        <w:tab/>
        <w:t>ENUMERATED {rf8, rf16, rf32, rf64, rf128, rf256, rf512}</w:t>
      </w:r>
    </w:p>
    <w:p w14:paraId="52280412" w14:textId="77777777" w:rsidR="002215B0" w:rsidRPr="002C3D36" w:rsidRDefault="002215B0" w:rsidP="002215B0">
      <w:pPr>
        <w:pStyle w:val="PL"/>
        <w:shd w:val="clear" w:color="auto" w:fill="E6E6E6"/>
        <w:rPr>
          <w:rFonts w:eastAsiaTheme="minorEastAsia"/>
        </w:rPr>
      </w:pPr>
    </w:p>
    <w:p w14:paraId="64311774" w14:textId="77777777" w:rsidR="002215B0" w:rsidRPr="002C3D36" w:rsidRDefault="002215B0" w:rsidP="002215B0">
      <w:pPr>
        <w:pStyle w:val="PL"/>
        <w:shd w:val="clear" w:color="auto" w:fill="E6E6E6"/>
      </w:pPr>
      <w:r w:rsidRPr="002C3D36">
        <w:t>SystemInfoValueTagList-r13 ::=</w:t>
      </w:r>
      <w:r w:rsidRPr="002C3D36">
        <w:tab/>
      </w:r>
      <w:r w:rsidRPr="002C3D36">
        <w:tab/>
        <w:t>SEQUENCE (SIZE (1..maxSI-Message)) OF SystemInfoValueTagSI-r13</w:t>
      </w:r>
    </w:p>
    <w:p w14:paraId="4A5DB314" w14:textId="77777777" w:rsidR="002215B0" w:rsidRPr="002C3D36" w:rsidRDefault="002215B0" w:rsidP="002215B0">
      <w:pPr>
        <w:pStyle w:val="PL"/>
        <w:shd w:val="clear" w:color="auto" w:fill="E6E6E6"/>
      </w:pPr>
    </w:p>
    <w:p w14:paraId="07ABDC5D" w14:textId="77777777" w:rsidR="002215B0" w:rsidRPr="002C3D36" w:rsidRDefault="002215B0" w:rsidP="002215B0">
      <w:pPr>
        <w:pStyle w:val="PL"/>
        <w:shd w:val="clear" w:color="auto" w:fill="E6E6E6"/>
      </w:pPr>
      <w:r w:rsidRPr="002C3D36">
        <w:t>SystemInfoValueTagSI-r13 ::=</w:t>
      </w:r>
      <w:r w:rsidRPr="002C3D36">
        <w:tab/>
      </w:r>
      <w:r w:rsidRPr="002C3D36">
        <w:tab/>
        <w:t>INTEGER (0..3)</w:t>
      </w:r>
    </w:p>
    <w:p w14:paraId="673183F2" w14:textId="77777777" w:rsidR="002215B0" w:rsidRPr="002C3D36" w:rsidRDefault="002215B0" w:rsidP="002215B0">
      <w:pPr>
        <w:pStyle w:val="PL"/>
        <w:shd w:val="clear" w:color="auto" w:fill="E6E6E6"/>
      </w:pPr>
    </w:p>
    <w:p w14:paraId="719FC28A" w14:textId="77777777" w:rsidR="002215B0" w:rsidRPr="002C3D36" w:rsidRDefault="002215B0" w:rsidP="002215B0">
      <w:pPr>
        <w:pStyle w:val="PL"/>
        <w:shd w:val="clear" w:color="auto" w:fill="E6E6E6"/>
      </w:pPr>
      <w:r w:rsidRPr="002C3D36">
        <w:t>CellSelectionInfo-v920 ::=</w:t>
      </w:r>
      <w:r w:rsidRPr="002C3D36">
        <w:tab/>
      </w:r>
      <w:r w:rsidRPr="002C3D36">
        <w:tab/>
      </w:r>
      <w:r w:rsidRPr="002C3D36">
        <w:tab/>
        <w:t>SEQUENCE {</w:t>
      </w:r>
    </w:p>
    <w:p w14:paraId="18F709FE" w14:textId="77777777" w:rsidR="002215B0" w:rsidRPr="002C3D36" w:rsidRDefault="002215B0" w:rsidP="002215B0">
      <w:pPr>
        <w:pStyle w:val="PL"/>
        <w:shd w:val="clear" w:color="auto" w:fill="E6E6E6"/>
      </w:pPr>
      <w:r w:rsidRPr="002C3D36">
        <w:tab/>
        <w:t>q-QualMin-r9</w:t>
      </w:r>
      <w:r w:rsidRPr="002C3D36">
        <w:tab/>
      </w:r>
      <w:r w:rsidRPr="002C3D36">
        <w:tab/>
      </w:r>
      <w:r w:rsidRPr="002C3D36">
        <w:tab/>
      </w:r>
      <w:r w:rsidRPr="002C3D36">
        <w:tab/>
      </w:r>
      <w:r w:rsidRPr="002C3D36">
        <w:tab/>
      </w:r>
      <w:r w:rsidRPr="002C3D36">
        <w:tab/>
        <w:t>Q-QualMin-r9,</w:t>
      </w:r>
    </w:p>
    <w:p w14:paraId="58471171" w14:textId="77777777" w:rsidR="002215B0" w:rsidRPr="002C3D36" w:rsidRDefault="002215B0" w:rsidP="002215B0">
      <w:pPr>
        <w:pStyle w:val="PL"/>
        <w:shd w:val="clear" w:color="auto" w:fill="E6E6E6"/>
      </w:pPr>
      <w:r w:rsidRPr="002C3D36">
        <w:tab/>
        <w:t>q-QualMinOffset-r9</w:t>
      </w:r>
      <w:r w:rsidRPr="002C3D36">
        <w:tab/>
      </w:r>
      <w:r w:rsidRPr="002C3D36">
        <w:tab/>
      </w:r>
      <w:r w:rsidRPr="002C3D36">
        <w:tab/>
      </w:r>
      <w:r w:rsidRPr="002C3D36">
        <w:tab/>
      </w:r>
      <w:r w:rsidRPr="002C3D36">
        <w:tab/>
        <w:t>INTEGER (1..8)</w:t>
      </w:r>
      <w:r w:rsidRPr="002C3D36">
        <w:tab/>
      </w:r>
      <w:r w:rsidRPr="002C3D36">
        <w:tab/>
      </w:r>
      <w:r w:rsidRPr="002C3D36">
        <w:tab/>
      </w:r>
      <w:r w:rsidRPr="002C3D36">
        <w:tab/>
      </w:r>
      <w:r w:rsidRPr="002C3D36">
        <w:tab/>
      </w:r>
      <w:r w:rsidRPr="002C3D36">
        <w:tab/>
        <w:t>OPTIONAL</w:t>
      </w:r>
      <w:r w:rsidRPr="002C3D36">
        <w:tab/>
        <w:t>-- Need OP</w:t>
      </w:r>
    </w:p>
    <w:p w14:paraId="3974F06C" w14:textId="77777777" w:rsidR="002215B0" w:rsidRPr="002C3D36" w:rsidRDefault="002215B0" w:rsidP="002215B0">
      <w:pPr>
        <w:pStyle w:val="PL"/>
        <w:shd w:val="clear" w:color="auto" w:fill="E6E6E6"/>
      </w:pPr>
      <w:r w:rsidRPr="002C3D36">
        <w:t>}</w:t>
      </w:r>
    </w:p>
    <w:p w14:paraId="563826F1" w14:textId="77777777" w:rsidR="002215B0" w:rsidRPr="002C3D36" w:rsidRDefault="002215B0" w:rsidP="002215B0">
      <w:pPr>
        <w:pStyle w:val="PL"/>
        <w:shd w:val="clear" w:color="auto" w:fill="E6E6E6"/>
      </w:pPr>
    </w:p>
    <w:p w14:paraId="433ABEDF" w14:textId="77777777" w:rsidR="002215B0" w:rsidRPr="002C3D36" w:rsidRDefault="002215B0" w:rsidP="002215B0">
      <w:pPr>
        <w:pStyle w:val="PL"/>
        <w:shd w:val="clear" w:color="auto" w:fill="E6E6E6"/>
      </w:pPr>
      <w:r w:rsidRPr="002C3D36">
        <w:t>CellSelectionInfo-v1130 ::=</w:t>
      </w:r>
      <w:r w:rsidRPr="002C3D36">
        <w:tab/>
      </w:r>
      <w:r w:rsidRPr="002C3D36">
        <w:tab/>
      </w:r>
      <w:r w:rsidRPr="002C3D36">
        <w:tab/>
        <w:t>SEQUENCE {</w:t>
      </w:r>
    </w:p>
    <w:p w14:paraId="3FB94A40" w14:textId="77777777" w:rsidR="002215B0" w:rsidRPr="002C3D36" w:rsidRDefault="002215B0" w:rsidP="002215B0">
      <w:pPr>
        <w:pStyle w:val="PL"/>
        <w:shd w:val="clear" w:color="auto" w:fill="E6E6E6"/>
      </w:pPr>
      <w:r w:rsidRPr="002C3D36">
        <w:tab/>
        <w:t>q-QualMinWB-r11</w:t>
      </w:r>
      <w:r w:rsidRPr="002C3D36">
        <w:tab/>
      </w:r>
      <w:r w:rsidRPr="002C3D36">
        <w:tab/>
      </w:r>
      <w:r w:rsidRPr="002C3D36">
        <w:tab/>
      </w:r>
      <w:r w:rsidRPr="002C3D36">
        <w:tab/>
      </w:r>
      <w:r w:rsidRPr="002C3D36">
        <w:tab/>
      </w:r>
      <w:r w:rsidRPr="002C3D36">
        <w:tab/>
        <w:t>Q-QualMin-r9</w:t>
      </w:r>
    </w:p>
    <w:p w14:paraId="42625FE7" w14:textId="77777777" w:rsidR="002215B0" w:rsidRPr="002C3D36" w:rsidRDefault="002215B0" w:rsidP="002215B0">
      <w:pPr>
        <w:pStyle w:val="PL"/>
        <w:shd w:val="clear" w:color="auto" w:fill="E6E6E6"/>
      </w:pPr>
      <w:r w:rsidRPr="002C3D36">
        <w:t>}</w:t>
      </w:r>
    </w:p>
    <w:p w14:paraId="5305F4E9" w14:textId="77777777" w:rsidR="002215B0" w:rsidRPr="002C3D36" w:rsidRDefault="002215B0" w:rsidP="002215B0">
      <w:pPr>
        <w:pStyle w:val="PL"/>
        <w:shd w:val="clear" w:color="auto" w:fill="E6E6E6"/>
      </w:pPr>
    </w:p>
    <w:p w14:paraId="2691803D" w14:textId="77777777" w:rsidR="002215B0" w:rsidRPr="002C3D36" w:rsidRDefault="002215B0" w:rsidP="002215B0">
      <w:pPr>
        <w:pStyle w:val="PL"/>
        <w:shd w:val="clear" w:color="auto" w:fill="E6E6E6"/>
      </w:pPr>
      <w:r w:rsidRPr="002C3D36">
        <w:t>CellSelectionInfo-v1250 ::=</w:t>
      </w:r>
      <w:r w:rsidRPr="002C3D36">
        <w:tab/>
      </w:r>
      <w:r w:rsidRPr="002C3D36">
        <w:tab/>
      </w:r>
      <w:r w:rsidRPr="002C3D36">
        <w:tab/>
        <w:t>SEQUENCE {</w:t>
      </w:r>
    </w:p>
    <w:p w14:paraId="36F165B9" w14:textId="77777777" w:rsidR="002215B0" w:rsidRPr="002C3D36" w:rsidRDefault="002215B0" w:rsidP="002215B0">
      <w:pPr>
        <w:pStyle w:val="PL"/>
        <w:shd w:val="clear" w:color="auto" w:fill="E6E6E6"/>
      </w:pPr>
      <w:r w:rsidRPr="002C3D36">
        <w:tab/>
        <w:t>q-QualMinRSRQ-OnAllSymbols-r12</w:t>
      </w:r>
      <w:r w:rsidRPr="002C3D36">
        <w:tab/>
      </w:r>
      <w:r w:rsidRPr="002C3D36">
        <w:tab/>
        <w:t>Q-QualMin-r9</w:t>
      </w:r>
    </w:p>
    <w:p w14:paraId="65D84192" w14:textId="77777777" w:rsidR="002215B0" w:rsidRPr="002C3D36" w:rsidRDefault="002215B0" w:rsidP="002215B0">
      <w:pPr>
        <w:pStyle w:val="PL"/>
        <w:shd w:val="clear" w:color="auto" w:fill="E6E6E6"/>
      </w:pPr>
      <w:r w:rsidRPr="002C3D36">
        <w:t>}</w:t>
      </w:r>
    </w:p>
    <w:p w14:paraId="3458764D" w14:textId="77777777" w:rsidR="002215B0" w:rsidRPr="002C3D36" w:rsidRDefault="002215B0" w:rsidP="002215B0">
      <w:pPr>
        <w:pStyle w:val="PL"/>
        <w:shd w:val="clear" w:color="auto" w:fill="E6E6E6"/>
      </w:pPr>
    </w:p>
    <w:p w14:paraId="40BF2FE7" w14:textId="77777777" w:rsidR="002215B0" w:rsidRPr="002C3D36" w:rsidRDefault="002215B0" w:rsidP="002215B0">
      <w:pPr>
        <w:pStyle w:val="PL"/>
        <w:shd w:val="clear" w:color="auto" w:fill="E6E6E6"/>
      </w:pPr>
      <w:r w:rsidRPr="002C3D36">
        <w:t>CellAccessRelatedInfo-r14 ::=</w:t>
      </w:r>
      <w:r w:rsidRPr="002C3D36">
        <w:tab/>
        <w:t>SEQUENCE {</w:t>
      </w:r>
    </w:p>
    <w:p w14:paraId="019D9926" w14:textId="77777777" w:rsidR="002215B0" w:rsidRPr="002C3D36" w:rsidRDefault="002215B0" w:rsidP="002215B0">
      <w:pPr>
        <w:pStyle w:val="PL"/>
        <w:shd w:val="clear" w:color="auto" w:fill="E6E6E6"/>
      </w:pPr>
      <w:r w:rsidRPr="002C3D36">
        <w:tab/>
        <w:t>plmn-IdentityList-r14</w:t>
      </w:r>
      <w:r w:rsidRPr="002C3D36">
        <w:tab/>
      </w:r>
      <w:r w:rsidRPr="002C3D36">
        <w:tab/>
      </w:r>
      <w:r w:rsidRPr="002C3D36">
        <w:tab/>
      </w:r>
      <w:r w:rsidRPr="002C3D36">
        <w:tab/>
        <w:t>PLMN-IdentityList,</w:t>
      </w:r>
    </w:p>
    <w:p w14:paraId="1608ED52" w14:textId="77777777" w:rsidR="002215B0" w:rsidRPr="002C3D36" w:rsidRDefault="002215B0" w:rsidP="002215B0">
      <w:pPr>
        <w:pStyle w:val="PL"/>
        <w:shd w:val="clear" w:color="auto" w:fill="E6E6E6"/>
      </w:pPr>
      <w:r w:rsidRPr="002C3D36">
        <w:tab/>
        <w:t>trackingAreaCode-r14</w:t>
      </w:r>
      <w:r w:rsidRPr="002C3D36">
        <w:tab/>
      </w:r>
      <w:r w:rsidRPr="002C3D36">
        <w:tab/>
      </w:r>
      <w:r w:rsidRPr="002C3D36">
        <w:tab/>
      </w:r>
      <w:r w:rsidRPr="002C3D36">
        <w:tab/>
        <w:t>TrackingAreaCode,</w:t>
      </w:r>
    </w:p>
    <w:p w14:paraId="6F852433" w14:textId="77777777" w:rsidR="002215B0" w:rsidRPr="002C3D36" w:rsidRDefault="002215B0" w:rsidP="002215B0">
      <w:pPr>
        <w:pStyle w:val="PL"/>
        <w:shd w:val="clear" w:color="auto" w:fill="E6E6E6"/>
      </w:pPr>
      <w:r w:rsidRPr="002C3D36">
        <w:tab/>
        <w:t>cellIdentity-r14</w:t>
      </w:r>
      <w:r w:rsidRPr="002C3D36">
        <w:tab/>
      </w:r>
      <w:r w:rsidRPr="002C3D36">
        <w:tab/>
      </w:r>
      <w:r w:rsidRPr="002C3D36">
        <w:tab/>
      </w:r>
      <w:r w:rsidRPr="002C3D36">
        <w:tab/>
      </w:r>
      <w:r w:rsidRPr="002C3D36">
        <w:tab/>
        <w:t>CellIdentity</w:t>
      </w:r>
    </w:p>
    <w:p w14:paraId="61CAB3D2" w14:textId="77777777" w:rsidR="002215B0" w:rsidRPr="002C3D36" w:rsidRDefault="002215B0" w:rsidP="002215B0">
      <w:pPr>
        <w:pStyle w:val="PL"/>
        <w:shd w:val="clear" w:color="auto" w:fill="E6E6E6"/>
      </w:pPr>
      <w:r w:rsidRPr="002C3D36">
        <w:t>}</w:t>
      </w:r>
    </w:p>
    <w:p w14:paraId="3861681D" w14:textId="77777777" w:rsidR="002215B0" w:rsidRPr="002C3D36" w:rsidRDefault="002215B0" w:rsidP="002215B0">
      <w:pPr>
        <w:pStyle w:val="PL"/>
        <w:shd w:val="clear" w:color="auto" w:fill="E6E6E6"/>
      </w:pPr>
    </w:p>
    <w:p w14:paraId="0BE3FECC" w14:textId="77777777" w:rsidR="002215B0" w:rsidRPr="002C3D36" w:rsidRDefault="002215B0" w:rsidP="002215B0">
      <w:pPr>
        <w:pStyle w:val="PL"/>
        <w:shd w:val="clear" w:color="auto" w:fill="E6E6E6"/>
      </w:pPr>
      <w:r w:rsidRPr="002C3D36">
        <w:t>CellAccessRelatedInfo-5GC-r15 ::=</w:t>
      </w:r>
      <w:r w:rsidRPr="002C3D36">
        <w:tab/>
        <w:t>SEQUENCE {</w:t>
      </w:r>
    </w:p>
    <w:p w14:paraId="44B29EEB" w14:textId="77777777" w:rsidR="002215B0" w:rsidRPr="002C3D36" w:rsidRDefault="002215B0" w:rsidP="002215B0">
      <w:pPr>
        <w:pStyle w:val="PL"/>
        <w:shd w:val="clear" w:color="auto" w:fill="E6E6E6"/>
      </w:pPr>
      <w:r w:rsidRPr="002C3D36">
        <w:tab/>
        <w:t>plmn-IdentityList-r15</w:t>
      </w:r>
      <w:r w:rsidRPr="002C3D36">
        <w:tab/>
      </w:r>
      <w:r w:rsidRPr="002C3D36">
        <w:tab/>
      </w:r>
      <w:r w:rsidRPr="002C3D36">
        <w:tab/>
        <w:t>PLMN-IdentityList-r15,</w:t>
      </w:r>
    </w:p>
    <w:p w14:paraId="138769CD" w14:textId="77777777" w:rsidR="002215B0" w:rsidRPr="002C3D36" w:rsidRDefault="002215B0" w:rsidP="002215B0">
      <w:pPr>
        <w:pStyle w:val="PL"/>
        <w:shd w:val="clear" w:color="auto" w:fill="E6E6E6"/>
      </w:pPr>
      <w:r w:rsidRPr="002C3D36">
        <w:tab/>
        <w:t>ran-AreaCode-r15</w:t>
      </w:r>
      <w:r w:rsidRPr="002C3D36">
        <w:tab/>
      </w:r>
      <w:r w:rsidRPr="002C3D36">
        <w:tab/>
      </w:r>
      <w:r w:rsidRPr="002C3D36">
        <w:tab/>
      </w:r>
      <w:r w:rsidRPr="002C3D36">
        <w:tab/>
      </w:r>
      <w:r w:rsidRPr="002C3D36">
        <w:tab/>
        <w:t>RAN-AreaCode-r15 OPTIONAL,</w:t>
      </w:r>
      <w:r w:rsidRPr="002C3D36">
        <w:tab/>
        <w:t>-- Need OR</w:t>
      </w:r>
    </w:p>
    <w:p w14:paraId="4CF29B70" w14:textId="77777777" w:rsidR="002215B0" w:rsidRPr="002C3D36" w:rsidRDefault="002215B0" w:rsidP="002215B0">
      <w:pPr>
        <w:pStyle w:val="PL"/>
        <w:shd w:val="clear" w:color="auto" w:fill="E6E6E6"/>
      </w:pPr>
      <w:r w:rsidRPr="002C3D36">
        <w:tab/>
        <w:t>trackingAreaCode-5GC-r15</w:t>
      </w:r>
      <w:r w:rsidRPr="002C3D36">
        <w:tab/>
      </w:r>
      <w:r w:rsidRPr="002C3D36">
        <w:tab/>
      </w:r>
      <w:r w:rsidRPr="002C3D36">
        <w:tab/>
        <w:t>TrackingAreaCode-5GC-r15,</w:t>
      </w:r>
    </w:p>
    <w:p w14:paraId="1241F9D9" w14:textId="77777777" w:rsidR="002215B0" w:rsidRPr="002C3D36" w:rsidRDefault="002215B0" w:rsidP="002215B0">
      <w:pPr>
        <w:pStyle w:val="PL"/>
        <w:shd w:val="clear" w:color="auto" w:fill="E6E6E6"/>
      </w:pPr>
      <w:r w:rsidRPr="002C3D36">
        <w:tab/>
        <w:t>cellIdentity-5GC-r15</w:t>
      </w:r>
      <w:r w:rsidRPr="002C3D36">
        <w:tab/>
      </w:r>
      <w:r w:rsidRPr="002C3D36">
        <w:tab/>
      </w:r>
      <w:r w:rsidRPr="002C3D36">
        <w:tab/>
      </w:r>
      <w:r w:rsidRPr="002C3D36">
        <w:tab/>
        <w:t>CellIdentity-5GC-r15</w:t>
      </w:r>
    </w:p>
    <w:p w14:paraId="081AAB5D" w14:textId="77777777" w:rsidR="002215B0" w:rsidRPr="002C3D36" w:rsidRDefault="002215B0" w:rsidP="002215B0">
      <w:pPr>
        <w:pStyle w:val="PL"/>
        <w:shd w:val="clear" w:color="auto" w:fill="E6E6E6"/>
      </w:pPr>
      <w:r w:rsidRPr="002C3D36">
        <w:t>}</w:t>
      </w:r>
    </w:p>
    <w:p w14:paraId="022CC4BD" w14:textId="77777777" w:rsidR="002215B0" w:rsidRPr="002C3D36" w:rsidRDefault="002215B0" w:rsidP="002215B0">
      <w:pPr>
        <w:pStyle w:val="PL"/>
        <w:shd w:val="clear" w:color="auto" w:fill="E6E6E6"/>
      </w:pPr>
    </w:p>
    <w:p w14:paraId="0A8431BF" w14:textId="77777777" w:rsidR="002215B0" w:rsidRPr="002C3D36" w:rsidRDefault="002215B0" w:rsidP="002215B0">
      <w:pPr>
        <w:pStyle w:val="PL"/>
        <w:shd w:val="clear" w:color="auto" w:fill="E6E6E6"/>
      </w:pPr>
      <w:r w:rsidRPr="002C3D36">
        <w:t>CellIdentity-5GC-r15 ::= CHOICE{</w:t>
      </w:r>
    </w:p>
    <w:p w14:paraId="0C7530E1" w14:textId="77777777" w:rsidR="002215B0" w:rsidRPr="002C3D36" w:rsidRDefault="002215B0" w:rsidP="002215B0">
      <w:pPr>
        <w:pStyle w:val="PL"/>
        <w:shd w:val="clear" w:color="auto" w:fill="E6E6E6"/>
      </w:pPr>
      <w:r w:rsidRPr="002C3D36">
        <w:tab/>
        <w:t>cellIdentity-r15</w:t>
      </w:r>
      <w:r w:rsidRPr="002C3D36">
        <w:tab/>
        <w:t>CellIdentity,</w:t>
      </w:r>
    </w:p>
    <w:p w14:paraId="06E0CC99" w14:textId="77777777" w:rsidR="002215B0" w:rsidRPr="002C3D36" w:rsidRDefault="002215B0" w:rsidP="002215B0">
      <w:pPr>
        <w:pStyle w:val="PL"/>
        <w:shd w:val="clear" w:color="auto" w:fill="E6E6E6"/>
      </w:pPr>
      <w:r w:rsidRPr="002C3D36">
        <w:tab/>
        <w:t>cellId-Index-r15</w:t>
      </w:r>
      <w:r w:rsidRPr="002C3D36">
        <w:tab/>
        <w:t>INTEGER (1..maxPLMN-r11)</w:t>
      </w:r>
    </w:p>
    <w:p w14:paraId="7915BBE2" w14:textId="77777777" w:rsidR="002215B0" w:rsidRPr="002C3D36" w:rsidRDefault="002215B0" w:rsidP="002215B0">
      <w:pPr>
        <w:pStyle w:val="PL"/>
        <w:shd w:val="clear" w:color="auto" w:fill="E6E6E6"/>
      </w:pPr>
      <w:r w:rsidRPr="002C3D36">
        <w:t>}</w:t>
      </w:r>
    </w:p>
    <w:p w14:paraId="51D5D024" w14:textId="77777777" w:rsidR="002215B0" w:rsidRPr="002C3D36" w:rsidRDefault="002215B0" w:rsidP="002215B0">
      <w:pPr>
        <w:pStyle w:val="PL"/>
        <w:shd w:val="clear" w:color="auto" w:fill="E6E6E6"/>
      </w:pPr>
    </w:p>
    <w:p w14:paraId="129EDA29" w14:textId="77777777" w:rsidR="002215B0" w:rsidRPr="002C3D36" w:rsidRDefault="002215B0" w:rsidP="002215B0">
      <w:pPr>
        <w:pStyle w:val="PL"/>
        <w:shd w:val="clear" w:color="auto" w:fill="E6E6E6"/>
      </w:pPr>
      <w:r w:rsidRPr="002C3D36">
        <w:t>PosSchedulingInfoList-r15 ::= SEQUENCE (SIZE (1..maxSI-Message)) OF PosSchedulingInfo-r15</w:t>
      </w:r>
    </w:p>
    <w:p w14:paraId="73240BA4" w14:textId="77777777" w:rsidR="002215B0" w:rsidRPr="002C3D36" w:rsidRDefault="002215B0" w:rsidP="002215B0">
      <w:pPr>
        <w:pStyle w:val="PL"/>
        <w:shd w:val="clear" w:color="auto" w:fill="E6E6E6"/>
      </w:pPr>
    </w:p>
    <w:p w14:paraId="48DF8DFC" w14:textId="77777777" w:rsidR="002215B0" w:rsidRPr="002C3D36" w:rsidRDefault="002215B0" w:rsidP="002215B0">
      <w:pPr>
        <w:pStyle w:val="PL"/>
        <w:shd w:val="clear" w:color="auto" w:fill="E6E6E6"/>
      </w:pPr>
      <w:r w:rsidRPr="002C3D36">
        <w:t>PosSchedulingInfo-r15 ::=</w:t>
      </w:r>
      <w:r w:rsidRPr="002C3D36">
        <w:tab/>
        <w:t>SEQUENCE {</w:t>
      </w:r>
    </w:p>
    <w:p w14:paraId="4356DCAE" w14:textId="77777777" w:rsidR="002215B0" w:rsidRPr="002C3D36" w:rsidRDefault="002215B0" w:rsidP="002215B0">
      <w:pPr>
        <w:pStyle w:val="PL"/>
        <w:shd w:val="clear" w:color="auto" w:fill="E6E6E6"/>
      </w:pPr>
      <w:r w:rsidRPr="002C3D36">
        <w:tab/>
        <w:t>posSI-Periodicity-r15</w:t>
      </w:r>
      <w:r w:rsidRPr="002C3D36">
        <w:tab/>
      </w:r>
      <w:r w:rsidRPr="002C3D36">
        <w:tab/>
        <w:t>ENUMERATED {rf8, rf16, rf32, rf64, rf128, rf256, rf512},</w:t>
      </w:r>
    </w:p>
    <w:p w14:paraId="765CDAC5" w14:textId="77777777" w:rsidR="002215B0" w:rsidRPr="002C3D36" w:rsidRDefault="002215B0" w:rsidP="002215B0">
      <w:pPr>
        <w:pStyle w:val="PL"/>
        <w:shd w:val="clear" w:color="auto" w:fill="E6E6E6"/>
      </w:pPr>
      <w:r w:rsidRPr="002C3D36">
        <w:tab/>
        <w:t>posSIB-MappingInfo-r15</w:t>
      </w:r>
      <w:r w:rsidRPr="002C3D36">
        <w:tab/>
      </w:r>
      <w:r w:rsidRPr="002C3D36">
        <w:tab/>
        <w:t>PosSIB-MappingInfo-r15</w:t>
      </w:r>
    </w:p>
    <w:p w14:paraId="6341B66B" w14:textId="77777777" w:rsidR="002215B0" w:rsidRPr="002C3D36" w:rsidRDefault="002215B0" w:rsidP="002215B0">
      <w:pPr>
        <w:pStyle w:val="PL"/>
        <w:shd w:val="clear" w:color="auto" w:fill="E6E6E6"/>
      </w:pPr>
      <w:r w:rsidRPr="002C3D36">
        <w:t>}</w:t>
      </w:r>
    </w:p>
    <w:p w14:paraId="6B0014A4" w14:textId="77777777" w:rsidR="002215B0" w:rsidRPr="002C3D36" w:rsidRDefault="002215B0" w:rsidP="002215B0">
      <w:pPr>
        <w:pStyle w:val="PL"/>
        <w:shd w:val="clear" w:color="auto" w:fill="E6E6E6"/>
      </w:pPr>
    </w:p>
    <w:p w14:paraId="7D24B563" w14:textId="77777777" w:rsidR="002215B0" w:rsidRPr="002C3D36" w:rsidRDefault="002215B0" w:rsidP="002215B0">
      <w:pPr>
        <w:pStyle w:val="PL"/>
        <w:shd w:val="clear" w:color="auto" w:fill="E6E6E6"/>
      </w:pPr>
      <w:r w:rsidRPr="002C3D36">
        <w:t>PosSIB-MappingInfo-r15 ::= SEQUENCE (SIZE (1..maxSIB)) OF PosSIB-Type-r15</w:t>
      </w:r>
    </w:p>
    <w:p w14:paraId="044F80B1" w14:textId="77777777" w:rsidR="002215B0" w:rsidRPr="002C3D36" w:rsidRDefault="002215B0" w:rsidP="002215B0">
      <w:pPr>
        <w:pStyle w:val="PL"/>
        <w:shd w:val="clear" w:color="auto" w:fill="E6E6E6"/>
      </w:pPr>
    </w:p>
    <w:p w14:paraId="7908C52A" w14:textId="77777777" w:rsidR="002215B0" w:rsidRPr="002C3D36" w:rsidRDefault="002215B0" w:rsidP="002215B0">
      <w:pPr>
        <w:pStyle w:val="PL"/>
        <w:shd w:val="clear" w:color="auto" w:fill="E6E6E6"/>
      </w:pPr>
      <w:r w:rsidRPr="002C3D36">
        <w:t>PosSIB-Type-r15 ::= SEQUENCE {</w:t>
      </w:r>
    </w:p>
    <w:p w14:paraId="6080C54E" w14:textId="77777777" w:rsidR="002215B0" w:rsidRPr="002C3D36" w:rsidRDefault="002215B0" w:rsidP="002215B0">
      <w:pPr>
        <w:pStyle w:val="PL"/>
        <w:shd w:val="clear" w:color="auto" w:fill="E6E6E6"/>
      </w:pPr>
      <w:r w:rsidRPr="002C3D36">
        <w:tab/>
        <w:t>encrypted-r15</w:t>
      </w:r>
      <w:r w:rsidRPr="002C3D36">
        <w:tab/>
      </w:r>
      <w:r w:rsidRPr="002C3D36">
        <w:tab/>
        <w:t>ENUMERATED { true }</w:t>
      </w:r>
      <w:r w:rsidRPr="002C3D36">
        <w:tab/>
      </w:r>
      <w:r w:rsidRPr="002C3D36">
        <w:tab/>
      </w:r>
      <w:r w:rsidRPr="002C3D36">
        <w:tab/>
      </w:r>
      <w:r w:rsidRPr="002C3D36">
        <w:tab/>
        <w:t>OPTIONAL,</w:t>
      </w:r>
      <w:r w:rsidRPr="002C3D36">
        <w:tab/>
      </w:r>
      <w:r w:rsidRPr="002C3D36">
        <w:tab/>
        <w:t>-- Need OP</w:t>
      </w:r>
    </w:p>
    <w:p w14:paraId="471E34A7" w14:textId="77777777" w:rsidR="002215B0" w:rsidRPr="002C3D36" w:rsidRDefault="002215B0" w:rsidP="002215B0">
      <w:pPr>
        <w:pStyle w:val="PL"/>
        <w:shd w:val="clear" w:color="auto" w:fill="E6E6E6"/>
      </w:pPr>
      <w:r w:rsidRPr="002C3D36">
        <w:tab/>
        <w:t>gnss-id-r15</w:t>
      </w:r>
      <w:r w:rsidRPr="002C3D36">
        <w:tab/>
      </w:r>
      <w:r w:rsidRPr="002C3D36">
        <w:tab/>
      </w:r>
      <w:r w:rsidRPr="002C3D36">
        <w:tab/>
        <w:t>GNSS-ID-r15</w:t>
      </w:r>
      <w:r w:rsidRPr="002C3D36">
        <w:tab/>
      </w:r>
      <w:r w:rsidRPr="002C3D36">
        <w:tab/>
      </w:r>
      <w:r w:rsidRPr="002C3D36">
        <w:tab/>
      </w:r>
      <w:r w:rsidRPr="002C3D36">
        <w:tab/>
      </w:r>
      <w:r w:rsidRPr="002C3D36">
        <w:tab/>
      </w:r>
      <w:r w:rsidRPr="002C3D36">
        <w:tab/>
        <w:t>OPTIONAL,</w:t>
      </w:r>
      <w:r w:rsidRPr="002C3D36">
        <w:tab/>
      </w:r>
      <w:r w:rsidRPr="002C3D36">
        <w:tab/>
        <w:t>-- Need OP</w:t>
      </w:r>
    </w:p>
    <w:p w14:paraId="6CD6B30C" w14:textId="77777777" w:rsidR="002215B0" w:rsidRPr="002C3D36" w:rsidRDefault="002215B0" w:rsidP="002215B0">
      <w:pPr>
        <w:pStyle w:val="PL"/>
        <w:shd w:val="clear" w:color="auto" w:fill="E6E6E6"/>
      </w:pPr>
      <w:r w:rsidRPr="002C3D36">
        <w:tab/>
        <w:t>sbas-id-r15</w:t>
      </w:r>
      <w:r w:rsidRPr="002C3D36">
        <w:tab/>
      </w:r>
      <w:r w:rsidRPr="002C3D36">
        <w:tab/>
      </w:r>
      <w:r w:rsidRPr="002C3D36">
        <w:tab/>
        <w:t>SBAS-ID-r15</w:t>
      </w:r>
      <w:r w:rsidRPr="002C3D36">
        <w:tab/>
      </w:r>
      <w:r w:rsidRPr="002C3D36">
        <w:tab/>
      </w:r>
      <w:r w:rsidRPr="002C3D36">
        <w:tab/>
      </w:r>
      <w:r w:rsidRPr="002C3D36">
        <w:tab/>
      </w:r>
      <w:r w:rsidRPr="002C3D36">
        <w:tab/>
      </w:r>
      <w:r w:rsidRPr="002C3D36">
        <w:tab/>
        <w:t>OPTIONAL,</w:t>
      </w:r>
      <w:r w:rsidRPr="002C3D36">
        <w:tab/>
      </w:r>
      <w:r w:rsidRPr="002C3D36">
        <w:tab/>
        <w:t>-- Need OP</w:t>
      </w:r>
    </w:p>
    <w:p w14:paraId="039FBF09" w14:textId="77777777" w:rsidR="002215B0" w:rsidRPr="002C3D36" w:rsidRDefault="002215B0" w:rsidP="002215B0">
      <w:pPr>
        <w:pStyle w:val="PL"/>
        <w:shd w:val="clear" w:color="auto" w:fill="E6E6E6"/>
      </w:pPr>
      <w:r w:rsidRPr="002C3D36">
        <w:tab/>
        <w:t>posSibType-r15</w:t>
      </w:r>
      <w:r w:rsidRPr="002C3D36">
        <w:tab/>
      </w:r>
      <w:r w:rsidRPr="002C3D36">
        <w:tab/>
        <w:t>ENUMERATED {</w:t>
      </w:r>
      <w:r w:rsidRPr="002C3D36">
        <w:tab/>
        <w:t>posSibType1-1,</w:t>
      </w:r>
    </w:p>
    <w:p w14:paraId="2270707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posSibType1-2,</w:t>
      </w:r>
    </w:p>
    <w:p w14:paraId="4E9882C4"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posSibType1-3,</w:t>
      </w:r>
    </w:p>
    <w:p w14:paraId="4BDD6FB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posSibType1-4,</w:t>
      </w:r>
    </w:p>
    <w:p w14:paraId="0914C45D"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posSibType1-5,</w:t>
      </w:r>
    </w:p>
    <w:p w14:paraId="7CBDCC51"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posSibType1-6,</w:t>
      </w:r>
    </w:p>
    <w:p w14:paraId="185449E5"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posSibType1-7,</w:t>
      </w:r>
    </w:p>
    <w:p w14:paraId="74A3A371"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w:t>
      </w:r>
    </w:p>
    <w:p w14:paraId="44C20A4E"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w:t>
      </w:r>
    </w:p>
    <w:p w14:paraId="63122DAC"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posSibType2-3,</w:t>
      </w:r>
    </w:p>
    <w:p w14:paraId="4B6F096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posSibType2-4,</w:t>
      </w:r>
    </w:p>
    <w:p w14:paraId="7DC9BB04"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posSibType2-5,</w:t>
      </w:r>
    </w:p>
    <w:p w14:paraId="3F188489"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posSibType2-6,</w:t>
      </w:r>
    </w:p>
    <w:p w14:paraId="2AA14DD1"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posSibType2-7,</w:t>
      </w:r>
    </w:p>
    <w:p w14:paraId="093320CC"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posSibType2-8,</w:t>
      </w:r>
    </w:p>
    <w:p w14:paraId="097DEBBC"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posSibType2-9,</w:t>
      </w:r>
    </w:p>
    <w:p w14:paraId="3EC9328F"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posSibType2-10,</w:t>
      </w:r>
    </w:p>
    <w:p w14:paraId="47A578AE"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posSibType2-11,</w:t>
      </w:r>
    </w:p>
    <w:p w14:paraId="32139828"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posSibType2-12,</w:t>
      </w:r>
    </w:p>
    <w:p w14:paraId="34C1146B"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posSibType2-13,</w:t>
      </w:r>
    </w:p>
    <w:p w14:paraId="6E391733"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posSibType2-14,</w:t>
      </w:r>
    </w:p>
    <w:p w14:paraId="1F3BE090"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posSibType2-15,</w:t>
      </w:r>
    </w:p>
    <w:p w14:paraId="5722B07B"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posSibType2-16,</w:t>
      </w:r>
    </w:p>
    <w:p w14:paraId="68D9330D"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posSibType2-17,</w:t>
      </w:r>
    </w:p>
    <w:p w14:paraId="6F8867CA"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posSibType2-18,</w:t>
      </w:r>
    </w:p>
    <w:p w14:paraId="5F02AA11"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posSibType2-19,</w:t>
      </w:r>
    </w:p>
    <w:p w14:paraId="0443276B"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posSibType3-1,</w:t>
      </w:r>
    </w:p>
    <w:p w14:paraId="1F4BF429"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3FE29CE4"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posSibType1-8-v1610,</w:t>
      </w:r>
    </w:p>
    <w:p w14:paraId="73A9A20E"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posSibType2-20-v1610,</w:t>
      </w:r>
    </w:p>
    <w:p w14:paraId="4DBADB03"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posSibType2-21-v1610,</w:t>
      </w:r>
    </w:p>
    <w:p w14:paraId="1470D989"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posSibType2-22-v1610,</w:t>
      </w:r>
    </w:p>
    <w:p w14:paraId="48560F45"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posSibType2-23-v1610,</w:t>
      </w:r>
    </w:p>
    <w:p w14:paraId="2894B43E"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posSibType2-24-v1610,</w:t>
      </w:r>
    </w:p>
    <w:p w14:paraId="6BD370C2"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posSibType2-25-v1610,</w:t>
      </w:r>
    </w:p>
    <w:p w14:paraId="2999B232"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posSibType4-1-v1610,</w:t>
      </w:r>
    </w:p>
    <w:p w14:paraId="0855FB6A" w14:textId="77777777" w:rsidR="002215B0" w:rsidRPr="002C3D36" w:rsidRDefault="002215B0" w:rsidP="002215B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posSibType5-1-v1610</w:t>
      </w:r>
    </w:p>
    <w:p w14:paraId="659ABD6A" w14:textId="77777777" w:rsidR="002215B0" w:rsidRPr="002C3D36" w:rsidRDefault="002215B0" w:rsidP="002215B0">
      <w:pPr>
        <w:pStyle w:val="PL"/>
        <w:shd w:val="clear" w:color="auto" w:fill="E6E6E6"/>
      </w:pPr>
      <w:r w:rsidRPr="002C3D36">
        <w:tab/>
        <w:t>},</w:t>
      </w:r>
    </w:p>
    <w:p w14:paraId="7C617647" w14:textId="77777777" w:rsidR="002215B0" w:rsidRPr="002C3D36" w:rsidRDefault="002215B0" w:rsidP="002215B0">
      <w:pPr>
        <w:pStyle w:val="PL"/>
        <w:shd w:val="clear" w:color="auto" w:fill="E6E6E6"/>
      </w:pPr>
      <w:r w:rsidRPr="002C3D36">
        <w:tab/>
        <w:t>...</w:t>
      </w:r>
    </w:p>
    <w:p w14:paraId="42037BC7" w14:textId="77777777" w:rsidR="002215B0" w:rsidRPr="002C3D36" w:rsidRDefault="002215B0" w:rsidP="002215B0">
      <w:pPr>
        <w:pStyle w:val="PL"/>
        <w:shd w:val="clear" w:color="auto" w:fill="E6E6E6"/>
      </w:pPr>
      <w:r w:rsidRPr="002C3D36">
        <w:t>}</w:t>
      </w:r>
    </w:p>
    <w:p w14:paraId="1AB0500C" w14:textId="77777777" w:rsidR="002215B0" w:rsidRPr="002C3D36" w:rsidRDefault="002215B0" w:rsidP="002215B0">
      <w:pPr>
        <w:pStyle w:val="PL"/>
        <w:shd w:val="clear" w:color="auto" w:fill="E6E6E6"/>
      </w:pPr>
    </w:p>
    <w:p w14:paraId="78FB8C29" w14:textId="77777777" w:rsidR="002215B0" w:rsidRPr="002C3D36" w:rsidRDefault="002215B0" w:rsidP="002215B0">
      <w:pPr>
        <w:pStyle w:val="PL"/>
        <w:shd w:val="clear" w:color="auto" w:fill="E6E6E6"/>
      </w:pPr>
      <w:r w:rsidRPr="002C3D36">
        <w:t>-- ASN1STOP</w:t>
      </w:r>
    </w:p>
    <w:p w14:paraId="653CFCC0" w14:textId="77777777" w:rsidR="002215B0" w:rsidRPr="002C3D36" w:rsidRDefault="002215B0" w:rsidP="002215B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215B0" w:rsidRPr="002C3D36" w14:paraId="2F3FC0B7" w14:textId="77777777" w:rsidTr="002215B0">
        <w:trPr>
          <w:gridAfter w:val="1"/>
          <w:wAfter w:w="6" w:type="dxa"/>
          <w:cantSplit/>
          <w:tblHeader/>
        </w:trPr>
        <w:tc>
          <w:tcPr>
            <w:tcW w:w="9639" w:type="dxa"/>
          </w:tcPr>
          <w:p w14:paraId="6FB93554" w14:textId="77777777" w:rsidR="002215B0" w:rsidRPr="002C3D36" w:rsidRDefault="002215B0" w:rsidP="002215B0">
            <w:pPr>
              <w:pStyle w:val="TAH"/>
              <w:rPr>
                <w:lang w:eastAsia="en-GB"/>
              </w:rPr>
            </w:pPr>
            <w:r w:rsidRPr="002C3D36">
              <w:rPr>
                <w:i/>
                <w:noProof/>
                <w:lang w:eastAsia="en-GB"/>
              </w:rPr>
              <w:lastRenderedPageBreak/>
              <w:t>SystemInformationBlockType1</w:t>
            </w:r>
            <w:r w:rsidRPr="002C3D36">
              <w:rPr>
                <w:iCs/>
                <w:noProof/>
                <w:lang w:eastAsia="en-GB"/>
              </w:rPr>
              <w:t xml:space="preserve"> field descriptions</w:t>
            </w:r>
          </w:p>
        </w:tc>
      </w:tr>
      <w:tr w:rsidR="002215B0" w:rsidRPr="002C3D36" w14:paraId="1B1803F2" w14:textId="77777777" w:rsidTr="002215B0">
        <w:trPr>
          <w:gridAfter w:val="1"/>
          <w:wAfter w:w="6" w:type="dxa"/>
          <w:cantSplit/>
        </w:trPr>
        <w:tc>
          <w:tcPr>
            <w:tcW w:w="9639" w:type="dxa"/>
          </w:tcPr>
          <w:p w14:paraId="3BD10738" w14:textId="77777777" w:rsidR="002215B0" w:rsidRPr="002C3D36" w:rsidRDefault="002215B0" w:rsidP="002215B0">
            <w:pPr>
              <w:pStyle w:val="TAL"/>
              <w:rPr>
                <w:b/>
                <w:i/>
              </w:rPr>
            </w:pPr>
            <w:proofErr w:type="spellStart"/>
            <w:r w:rsidRPr="002C3D36">
              <w:rPr>
                <w:b/>
                <w:i/>
              </w:rPr>
              <w:t>bandwithReducedAccessRelatedInfo</w:t>
            </w:r>
            <w:proofErr w:type="spellEnd"/>
          </w:p>
          <w:p w14:paraId="5D0EC7E8" w14:textId="77777777" w:rsidR="002215B0" w:rsidRPr="002C3D36" w:rsidRDefault="002215B0" w:rsidP="002215B0">
            <w:pPr>
              <w:pStyle w:val="TAL"/>
              <w:rPr>
                <w:b/>
                <w:bCs/>
                <w:i/>
                <w:noProof/>
                <w:lang w:eastAsia="en-GB"/>
              </w:rPr>
            </w:pPr>
            <w:r w:rsidRPr="002C3D36">
              <w:t>Access related information for BL UEs and UEs in CE. NOTE 3.</w:t>
            </w:r>
          </w:p>
        </w:tc>
      </w:tr>
      <w:tr w:rsidR="002215B0" w:rsidRPr="002C3D36" w14:paraId="410A29CC" w14:textId="77777777" w:rsidTr="002215B0">
        <w:trPr>
          <w:gridAfter w:val="1"/>
          <w:wAfter w:w="6" w:type="dxa"/>
          <w:cantSplit/>
        </w:trPr>
        <w:tc>
          <w:tcPr>
            <w:tcW w:w="9639" w:type="dxa"/>
          </w:tcPr>
          <w:p w14:paraId="035C2DA4" w14:textId="77777777" w:rsidR="002215B0" w:rsidRPr="002C3D36" w:rsidRDefault="002215B0" w:rsidP="002215B0">
            <w:pPr>
              <w:pStyle w:val="TAL"/>
              <w:rPr>
                <w:b/>
                <w:bCs/>
                <w:i/>
                <w:iCs/>
              </w:rPr>
            </w:pPr>
            <w:proofErr w:type="spellStart"/>
            <w:r w:rsidRPr="002C3D36">
              <w:rPr>
                <w:b/>
                <w:bCs/>
                <w:i/>
                <w:iCs/>
              </w:rPr>
              <w:t>campingAllowedInCE</w:t>
            </w:r>
            <w:proofErr w:type="spellEnd"/>
          </w:p>
          <w:p w14:paraId="024F8E13" w14:textId="77777777" w:rsidR="002215B0" w:rsidRPr="002C3D36" w:rsidRDefault="002215B0" w:rsidP="002215B0">
            <w:pPr>
              <w:pStyle w:val="TAL"/>
              <w:rPr>
                <w:b/>
                <w:i/>
              </w:rPr>
            </w:pPr>
            <w:r w:rsidRPr="002C3D36">
              <w:rPr>
                <w:iCs/>
                <w:noProof/>
                <w:lang w:eastAsia="en-GB"/>
              </w:rPr>
              <w:t>Indicates whether non-BL UE is allowed to camp in the non-standalone BL cell in enhanced coverage mode when S-criterion for normal coverage is fulfilled. The field is not applicable for standalone BL cell.</w:t>
            </w:r>
          </w:p>
        </w:tc>
      </w:tr>
      <w:tr w:rsidR="002215B0" w:rsidRPr="002C3D36" w14:paraId="32242BDE" w14:textId="77777777" w:rsidTr="002215B0">
        <w:trPr>
          <w:gridAfter w:val="1"/>
          <w:wAfter w:w="6" w:type="dxa"/>
          <w:cantSplit/>
          <w:tblHeader/>
        </w:trPr>
        <w:tc>
          <w:tcPr>
            <w:tcW w:w="9639" w:type="dxa"/>
          </w:tcPr>
          <w:p w14:paraId="3DF2481C" w14:textId="77777777" w:rsidR="002215B0" w:rsidRPr="002C3D36" w:rsidRDefault="002215B0" w:rsidP="002215B0">
            <w:pPr>
              <w:pStyle w:val="TAL"/>
              <w:rPr>
                <w:b/>
                <w:bCs/>
                <w:i/>
                <w:noProof/>
                <w:lang w:eastAsia="en-GB"/>
              </w:rPr>
            </w:pPr>
            <w:r w:rsidRPr="002C3D36">
              <w:rPr>
                <w:b/>
                <w:bCs/>
                <w:i/>
                <w:noProof/>
                <w:lang w:eastAsia="en-GB"/>
              </w:rPr>
              <w:t>category0Allowed</w:t>
            </w:r>
          </w:p>
          <w:p w14:paraId="12C53237" w14:textId="77777777" w:rsidR="002215B0" w:rsidRPr="002C3D36" w:rsidRDefault="002215B0" w:rsidP="002215B0">
            <w:pPr>
              <w:pStyle w:val="TAL"/>
              <w:rPr>
                <w:b/>
                <w:bCs/>
                <w:i/>
                <w:noProof/>
                <w:lang w:eastAsia="en-GB"/>
              </w:rPr>
            </w:pPr>
            <w:r w:rsidRPr="002C3D36">
              <w:rPr>
                <w:lang w:eastAsia="en-GB"/>
              </w:rPr>
              <w:t>The presence of this field indicates category 0 UEs are allowed to access the cell.</w:t>
            </w:r>
          </w:p>
        </w:tc>
      </w:tr>
      <w:tr w:rsidR="002215B0" w:rsidRPr="002C3D36" w14:paraId="760CC94A" w14:textId="77777777" w:rsidTr="002215B0">
        <w:trPr>
          <w:gridAfter w:val="1"/>
          <w:wAfter w:w="6" w:type="dxa"/>
          <w:cantSplit/>
        </w:trPr>
        <w:tc>
          <w:tcPr>
            <w:tcW w:w="9639" w:type="dxa"/>
          </w:tcPr>
          <w:p w14:paraId="30B3ACDB" w14:textId="77777777" w:rsidR="002215B0" w:rsidRPr="002C3D36" w:rsidRDefault="002215B0" w:rsidP="002215B0">
            <w:pPr>
              <w:pStyle w:val="TAL"/>
              <w:rPr>
                <w:b/>
                <w:i/>
              </w:rPr>
            </w:pPr>
            <w:proofErr w:type="spellStart"/>
            <w:r w:rsidRPr="002C3D36">
              <w:rPr>
                <w:b/>
                <w:i/>
              </w:rPr>
              <w:t>cellAccessRelatedInfoList</w:t>
            </w:r>
            <w:proofErr w:type="spellEnd"/>
          </w:p>
          <w:p w14:paraId="77FB12CA" w14:textId="77777777" w:rsidR="002215B0" w:rsidRPr="002C3D36" w:rsidRDefault="002215B0" w:rsidP="002215B0">
            <w:pPr>
              <w:pStyle w:val="TAL"/>
              <w:rPr>
                <w:b/>
                <w:bCs/>
                <w:i/>
                <w:noProof/>
                <w:lang w:eastAsia="en-GB"/>
              </w:rPr>
            </w:pPr>
            <w:r w:rsidRPr="002C3D36">
              <w:t>This field contains a list allowing signalling of access related information per PLMN. One PLMN can be included in only one entry of this list. NOTE 4.</w:t>
            </w:r>
          </w:p>
        </w:tc>
      </w:tr>
      <w:tr w:rsidR="002215B0" w:rsidRPr="002C3D36" w14:paraId="207B7243" w14:textId="77777777" w:rsidTr="002215B0">
        <w:tblPrEx>
          <w:tblLook w:val="0000" w:firstRow="0" w:lastRow="0" w:firstColumn="0" w:lastColumn="0" w:noHBand="0" w:noVBand="0"/>
        </w:tblPrEx>
        <w:trPr>
          <w:gridAfter w:val="1"/>
          <w:wAfter w:w="6" w:type="dxa"/>
          <w:cantSplit/>
        </w:trPr>
        <w:tc>
          <w:tcPr>
            <w:tcW w:w="9639" w:type="dxa"/>
          </w:tcPr>
          <w:p w14:paraId="63930A1A" w14:textId="77777777" w:rsidR="002215B0" w:rsidRPr="002C3D36" w:rsidRDefault="002215B0" w:rsidP="002215B0">
            <w:pPr>
              <w:pStyle w:val="TAL"/>
              <w:rPr>
                <w:b/>
                <w:i/>
              </w:rPr>
            </w:pPr>
            <w:r w:rsidRPr="002C3D36">
              <w:rPr>
                <w:b/>
                <w:i/>
              </w:rPr>
              <w:t>cellAccessRelatedInfoList-5GC</w:t>
            </w:r>
          </w:p>
          <w:p w14:paraId="1AF768C8" w14:textId="77777777" w:rsidR="002215B0" w:rsidRPr="002C3D36" w:rsidRDefault="002215B0" w:rsidP="002215B0">
            <w:pPr>
              <w:pStyle w:val="TAL"/>
              <w:rPr>
                <w:b/>
                <w:i/>
              </w:rPr>
            </w:pPr>
            <w:r w:rsidRPr="002C3D36">
              <w:t>This field contains a PLMN list and a list allowing signalling of access related information per PLMN for PLMNs that provides connectivity to 5GC. One PLMN can be included in only one entry of this list. NOTE4</w:t>
            </w:r>
          </w:p>
        </w:tc>
      </w:tr>
      <w:tr w:rsidR="002215B0" w:rsidRPr="002C3D36" w14:paraId="68E33B31" w14:textId="77777777" w:rsidTr="002215B0">
        <w:trPr>
          <w:gridAfter w:val="1"/>
          <w:wAfter w:w="6" w:type="dxa"/>
          <w:cantSplit/>
        </w:trPr>
        <w:tc>
          <w:tcPr>
            <w:tcW w:w="9639" w:type="dxa"/>
          </w:tcPr>
          <w:p w14:paraId="3ADB3142" w14:textId="77777777" w:rsidR="002215B0" w:rsidRPr="002C3D36" w:rsidRDefault="002215B0" w:rsidP="002215B0">
            <w:pPr>
              <w:pStyle w:val="TAL"/>
              <w:rPr>
                <w:b/>
                <w:bCs/>
                <w:i/>
                <w:noProof/>
                <w:lang w:eastAsia="en-GB"/>
              </w:rPr>
            </w:pPr>
            <w:r w:rsidRPr="002C3D36">
              <w:rPr>
                <w:b/>
                <w:bCs/>
                <w:i/>
                <w:noProof/>
                <w:lang w:eastAsia="en-GB"/>
              </w:rPr>
              <w:t>cellBarred, cellBarred-CRS</w:t>
            </w:r>
          </w:p>
          <w:p w14:paraId="05FD7E4E" w14:textId="77777777" w:rsidR="002215B0" w:rsidRPr="002C3D36" w:rsidRDefault="002215B0" w:rsidP="002215B0">
            <w:pPr>
              <w:pStyle w:val="TAL"/>
              <w:rPr>
                <w:lang w:eastAsia="en-GB"/>
              </w:rPr>
            </w:pPr>
            <w:proofErr w:type="gramStart"/>
            <w:r w:rsidRPr="002C3D36">
              <w:rPr>
                <w:lang w:eastAsia="en-GB"/>
              </w:rPr>
              <w:t>barred</w:t>
            </w:r>
            <w:proofErr w:type="gramEnd"/>
            <w:r w:rsidRPr="002C3D36">
              <w:rPr>
                <w:lang w:eastAsia="en-GB"/>
              </w:rPr>
              <w:t xml:space="preserve"> means the cell is barred, as defined in TS 36.304 [4].</w:t>
            </w:r>
          </w:p>
        </w:tc>
      </w:tr>
      <w:tr w:rsidR="002215B0" w:rsidRPr="002C3D36" w14:paraId="0EE03BC8" w14:textId="77777777" w:rsidTr="002215B0">
        <w:tblPrEx>
          <w:tblLook w:val="0000" w:firstRow="0" w:lastRow="0" w:firstColumn="0" w:lastColumn="0" w:noHBand="0" w:noVBand="0"/>
        </w:tblPrEx>
        <w:trPr>
          <w:gridAfter w:val="1"/>
          <w:wAfter w:w="6" w:type="dxa"/>
          <w:cantSplit/>
        </w:trPr>
        <w:tc>
          <w:tcPr>
            <w:tcW w:w="9639" w:type="dxa"/>
          </w:tcPr>
          <w:p w14:paraId="7062C43A" w14:textId="77777777" w:rsidR="002215B0" w:rsidRPr="002C3D36" w:rsidRDefault="002215B0" w:rsidP="002215B0">
            <w:pPr>
              <w:pStyle w:val="TAL"/>
              <w:rPr>
                <w:b/>
                <w:i/>
              </w:rPr>
            </w:pPr>
            <w:r w:rsidRPr="002C3D36">
              <w:rPr>
                <w:b/>
                <w:i/>
              </w:rPr>
              <w:t>cellBarred-5GC, cellBarred-5GC-CRS</w:t>
            </w:r>
          </w:p>
          <w:p w14:paraId="180EE7D3" w14:textId="77777777" w:rsidR="002215B0" w:rsidRPr="002C3D36" w:rsidRDefault="002215B0" w:rsidP="002215B0">
            <w:pPr>
              <w:pStyle w:val="TAL"/>
              <w:rPr>
                <w:b/>
                <w:bCs/>
                <w:i/>
                <w:lang w:eastAsia="en-GB"/>
              </w:rPr>
            </w:pPr>
            <w:proofErr w:type="gramStart"/>
            <w:r w:rsidRPr="002C3D36">
              <w:rPr>
                <w:lang w:eastAsia="en-GB"/>
              </w:rPr>
              <w:t>barred</w:t>
            </w:r>
            <w:proofErr w:type="gramEnd"/>
            <w:r w:rsidRPr="002C3D36">
              <w:rPr>
                <w:lang w:eastAsia="en-GB"/>
              </w:rPr>
              <w:t xml:space="preserve"> means the cell is barred for connectivity to 5GC, as defined in TS 36.304 [4].</w:t>
            </w:r>
            <w:r w:rsidRPr="002C3D36">
              <w:t xml:space="preserve"> </w:t>
            </w:r>
          </w:p>
        </w:tc>
      </w:tr>
      <w:tr w:rsidR="002215B0" w:rsidRPr="002C3D36" w14:paraId="03259199" w14:textId="77777777" w:rsidTr="002215B0">
        <w:trPr>
          <w:gridAfter w:val="1"/>
          <w:wAfter w:w="6" w:type="dxa"/>
          <w:cantSplit/>
        </w:trPr>
        <w:tc>
          <w:tcPr>
            <w:tcW w:w="9639" w:type="dxa"/>
          </w:tcPr>
          <w:p w14:paraId="4B622EFD" w14:textId="77777777" w:rsidR="002215B0" w:rsidRPr="002C3D36" w:rsidRDefault="002215B0" w:rsidP="002215B0">
            <w:pPr>
              <w:pStyle w:val="TAL"/>
              <w:rPr>
                <w:b/>
                <w:bCs/>
                <w:i/>
                <w:noProof/>
                <w:lang w:eastAsia="en-GB"/>
              </w:rPr>
            </w:pPr>
            <w:r w:rsidRPr="002C3D36">
              <w:rPr>
                <w:b/>
                <w:bCs/>
                <w:i/>
                <w:noProof/>
                <w:lang w:eastAsia="en-GB"/>
              </w:rPr>
              <w:t>cellIdentity</w:t>
            </w:r>
          </w:p>
          <w:p w14:paraId="10B176C1" w14:textId="77777777" w:rsidR="002215B0" w:rsidRPr="002C3D36" w:rsidRDefault="002215B0" w:rsidP="002215B0">
            <w:pPr>
              <w:pStyle w:val="TAL"/>
              <w:rPr>
                <w:bCs/>
                <w:noProof/>
                <w:lang w:eastAsia="en-GB"/>
              </w:rPr>
            </w:pPr>
            <w:r w:rsidRPr="002C3D36">
              <w:rPr>
                <w:bCs/>
                <w:noProof/>
                <w:lang w:eastAsia="en-GB"/>
              </w:rPr>
              <w:t>Indicates the cell identity. NOTE 2.</w:t>
            </w:r>
          </w:p>
        </w:tc>
      </w:tr>
      <w:tr w:rsidR="002215B0" w:rsidRPr="002C3D36" w14:paraId="381364B1" w14:textId="77777777" w:rsidTr="002215B0">
        <w:tblPrEx>
          <w:tblLook w:val="0000" w:firstRow="0" w:lastRow="0" w:firstColumn="0" w:lastColumn="0" w:noHBand="0" w:noVBand="0"/>
        </w:tblPrEx>
        <w:trPr>
          <w:gridAfter w:val="1"/>
          <w:wAfter w:w="6" w:type="dxa"/>
          <w:cantSplit/>
        </w:trPr>
        <w:tc>
          <w:tcPr>
            <w:tcW w:w="9639" w:type="dxa"/>
          </w:tcPr>
          <w:p w14:paraId="534F58FF" w14:textId="77777777" w:rsidR="002215B0" w:rsidRPr="002C3D36" w:rsidRDefault="002215B0" w:rsidP="002215B0">
            <w:pPr>
              <w:pStyle w:val="TAL"/>
              <w:rPr>
                <w:b/>
                <w:bCs/>
                <w:i/>
                <w:lang w:eastAsia="zh-CN"/>
              </w:rPr>
            </w:pPr>
            <w:proofErr w:type="spellStart"/>
            <w:r w:rsidRPr="002C3D36">
              <w:rPr>
                <w:b/>
                <w:bCs/>
                <w:i/>
                <w:lang w:eastAsia="en-GB"/>
              </w:rPr>
              <w:t>cellId</w:t>
            </w:r>
            <w:proofErr w:type="spellEnd"/>
            <w:r w:rsidRPr="002C3D36">
              <w:rPr>
                <w:b/>
                <w:bCs/>
                <w:i/>
                <w:lang w:eastAsia="en-GB"/>
              </w:rPr>
              <w:t>-Index</w:t>
            </w:r>
          </w:p>
          <w:p w14:paraId="2616143E" w14:textId="77777777" w:rsidR="002215B0" w:rsidRPr="002C3D36" w:rsidRDefault="002215B0" w:rsidP="002215B0">
            <w:pPr>
              <w:pStyle w:val="TAL"/>
              <w:rPr>
                <w:b/>
                <w:bCs/>
                <w:i/>
                <w:lang w:eastAsia="en-GB"/>
              </w:rPr>
            </w:pPr>
            <w:r w:rsidRPr="002C3D36">
              <w:rPr>
                <w:bCs/>
                <w:lang w:eastAsia="en-GB"/>
              </w:rPr>
              <w:t xml:space="preserve">The index of the </w:t>
            </w:r>
            <w:r w:rsidRPr="002C3D36">
              <w:rPr>
                <w:bCs/>
                <w:lang w:eastAsia="zh-CN"/>
              </w:rPr>
              <w:t>cell ID</w:t>
            </w:r>
            <w:r w:rsidRPr="002C3D36">
              <w:rPr>
                <w:bCs/>
                <w:lang w:eastAsia="en-GB"/>
              </w:rPr>
              <w:t xml:space="preserve"> in the PLMN list</w:t>
            </w:r>
            <w:r w:rsidRPr="002C3D36">
              <w:rPr>
                <w:bCs/>
                <w:lang w:eastAsia="zh-CN"/>
              </w:rPr>
              <w:t>s</w:t>
            </w:r>
            <w:r w:rsidRPr="002C3D36">
              <w:rPr>
                <w:bCs/>
                <w:lang w:eastAsia="en-GB"/>
              </w:rPr>
              <w:t xml:space="preserve"> for EPC, indicates UE the corresponding cell ID is used for 5GC.</w:t>
            </w:r>
            <w:r w:rsidRPr="002C3D36">
              <w:rPr>
                <w:bCs/>
                <w:lang w:eastAsia="zh-CN"/>
              </w:rPr>
              <w:t xml:space="preserve"> Value 1 indicates the cell ID of the 1st PLMN list for EPC in the SIB1.</w:t>
            </w:r>
            <w:r w:rsidRPr="002C3D36">
              <w:rPr>
                <w:lang w:eastAsia="en-GB"/>
              </w:rPr>
              <w:t xml:space="preserve"> Value 2 </w:t>
            </w:r>
            <w:r w:rsidRPr="002C3D36">
              <w:rPr>
                <w:lang w:eastAsia="zh-CN"/>
              </w:rPr>
              <w:t>indicates the</w:t>
            </w:r>
            <w:r w:rsidRPr="002C3D36">
              <w:rPr>
                <w:lang w:eastAsia="en-GB"/>
              </w:rPr>
              <w:t xml:space="preserve"> </w:t>
            </w:r>
            <w:r w:rsidRPr="002C3D36">
              <w:rPr>
                <w:lang w:eastAsia="zh-CN"/>
              </w:rPr>
              <w:t xml:space="preserve">cell ID of the </w:t>
            </w:r>
            <w:r w:rsidRPr="002C3D36">
              <w:rPr>
                <w:lang w:eastAsia="en-GB"/>
              </w:rPr>
              <w:t>2nd PLMN</w:t>
            </w:r>
            <w:r w:rsidRPr="002C3D36">
              <w:rPr>
                <w:lang w:eastAsia="zh-CN"/>
              </w:rPr>
              <w:t xml:space="preserve"> list for EPC</w:t>
            </w:r>
            <w:r w:rsidRPr="002C3D36">
              <w:rPr>
                <w:lang w:eastAsia="en-GB"/>
              </w:rPr>
              <w:t>,</w:t>
            </w:r>
            <w:r w:rsidRPr="002C3D36">
              <w:rPr>
                <w:lang w:eastAsia="zh-CN"/>
              </w:rPr>
              <w:t xml:space="preserve"> and so on.</w:t>
            </w:r>
          </w:p>
        </w:tc>
      </w:tr>
      <w:tr w:rsidR="002215B0" w:rsidRPr="002C3D36" w14:paraId="5722937B" w14:textId="77777777" w:rsidTr="002215B0">
        <w:trPr>
          <w:gridAfter w:val="1"/>
          <w:wAfter w:w="6" w:type="dxa"/>
          <w:cantSplit/>
        </w:trPr>
        <w:tc>
          <w:tcPr>
            <w:tcW w:w="9639" w:type="dxa"/>
          </w:tcPr>
          <w:p w14:paraId="5B0AAFCB" w14:textId="77777777" w:rsidR="002215B0" w:rsidRPr="002C3D36" w:rsidRDefault="002215B0" w:rsidP="002215B0">
            <w:pPr>
              <w:pStyle w:val="TAL"/>
              <w:rPr>
                <w:b/>
                <w:bCs/>
                <w:i/>
                <w:noProof/>
                <w:lang w:eastAsia="en-GB"/>
              </w:rPr>
            </w:pPr>
            <w:r w:rsidRPr="002C3D36">
              <w:rPr>
                <w:b/>
                <w:bCs/>
                <w:i/>
                <w:noProof/>
                <w:lang w:eastAsia="en-GB"/>
              </w:rPr>
              <w:t>cellReservedForOperatorUse, cellReservedForOperatorUse-CRS</w:t>
            </w:r>
          </w:p>
          <w:p w14:paraId="4406E240" w14:textId="77777777" w:rsidR="002215B0" w:rsidRPr="002C3D36" w:rsidRDefault="002215B0" w:rsidP="002215B0">
            <w:pPr>
              <w:pStyle w:val="TAL"/>
              <w:rPr>
                <w:lang w:eastAsia="en-GB"/>
              </w:rPr>
            </w:pPr>
            <w:bookmarkStart w:id="79" w:name="OLE_LINK11"/>
            <w:r w:rsidRPr="002C3D36">
              <w:rPr>
                <w:lang w:eastAsia="en-GB"/>
              </w:rPr>
              <w:t>As defined in TS 36.304 [4]</w:t>
            </w:r>
            <w:bookmarkEnd w:id="79"/>
            <w:r w:rsidRPr="002C3D36">
              <w:rPr>
                <w:lang w:eastAsia="en-GB"/>
              </w:rPr>
              <w:t>.</w:t>
            </w:r>
          </w:p>
        </w:tc>
      </w:tr>
      <w:tr w:rsidR="002215B0" w:rsidRPr="002C3D36" w14:paraId="2FDC01C3" w14:textId="77777777" w:rsidTr="002215B0">
        <w:trPr>
          <w:gridAfter w:val="1"/>
          <w:wAfter w:w="6" w:type="dxa"/>
          <w:cantSplit/>
        </w:trPr>
        <w:tc>
          <w:tcPr>
            <w:tcW w:w="9639" w:type="dxa"/>
          </w:tcPr>
          <w:p w14:paraId="6480B48A" w14:textId="77777777" w:rsidR="002215B0" w:rsidRPr="002C3D36" w:rsidRDefault="002215B0" w:rsidP="002215B0">
            <w:pPr>
              <w:pStyle w:val="TAL"/>
              <w:rPr>
                <w:b/>
                <w:i/>
              </w:rPr>
            </w:pPr>
            <w:proofErr w:type="spellStart"/>
            <w:r w:rsidRPr="002C3D36">
              <w:rPr>
                <w:b/>
                <w:i/>
              </w:rPr>
              <w:t>cellSelectionInfoCE</w:t>
            </w:r>
            <w:proofErr w:type="spellEnd"/>
          </w:p>
          <w:p w14:paraId="389B10B0" w14:textId="77777777" w:rsidR="002215B0" w:rsidRPr="002C3D36" w:rsidRDefault="002215B0" w:rsidP="002215B0">
            <w:pPr>
              <w:pStyle w:val="TAL"/>
              <w:rPr>
                <w:bCs/>
                <w:noProof/>
                <w:lang w:eastAsia="en-GB"/>
              </w:rPr>
            </w:pPr>
            <w:r w:rsidRPr="002C3D36">
              <w:t>Cell selection information for BL UEs and UEs in CE. If absent, coverage enhancement S criteria is not applicable. NOTE 3.</w:t>
            </w:r>
          </w:p>
        </w:tc>
      </w:tr>
      <w:tr w:rsidR="002215B0" w:rsidRPr="002C3D36" w14:paraId="2F3C5ECB" w14:textId="77777777" w:rsidTr="002215B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63C56CE" w14:textId="77777777" w:rsidR="002215B0" w:rsidRPr="002C3D36" w:rsidRDefault="002215B0" w:rsidP="002215B0">
            <w:pPr>
              <w:pStyle w:val="TAL"/>
              <w:rPr>
                <w:b/>
                <w:i/>
              </w:rPr>
            </w:pPr>
            <w:r w:rsidRPr="002C3D36">
              <w:rPr>
                <w:b/>
                <w:i/>
              </w:rPr>
              <w:t>cellSelectionInfoCE1</w:t>
            </w:r>
          </w:p>
          <w:p w14:paraId="73DAE2D1" w14:textId="77777777" w:rsidR="002215B0" w:rsidRPr="002C3D36" w:rsidRDefault="002215B0" w:rsidP="002215B0">
            <w:pPr>
              <w:pStyle w:val="TAL"/>
              <w:rPr>
                <w:b/>
                <w:i/>
              </w:rPr>
            </w:pPr>
            <w:r w:rsidRPr="002C3D36">
              <w:t xml:space="preserve">Cell selection information for BL UEs and UEs in CE supporting CE Mode B. E-UTRAN includes this IE only if </w:t>
            </w:r>
            <w:proofErr w:type="spellStart"/>
            <w:r w:rsidRPr="002C3D36">
              <w:rPr>
                <w:i/>
              </w:rPr>
              <w:t>cellSelectionInfoCE</w:t>
            </w:r>
            <w:proofErr w:type="spellEnd"/>
            <w:r w:rsidRPr="002C3D36">
              <w:t xml:space="preserve"> is present in </w:t>
            </w:r>
            <w:r w:rsidRPr="002C3D36">
              <w:rPr>
                <w:rFonts w:cs="Arial"/>
                <w:i/>
                <w:noProof/>
              </w:rPr>
              <w:t>SystemInformationBlockType1-BR</w:t>
            </w:r>
            <w:r w:rsidRPr="002C3D36">
              <w:t>. NOTE 3.</w:t>
            </w:r>
          </w:p>
        </w:tc>
      </w:tr>
      <w:tr w:rsidR="002215B0" w:rsidRPr="002C3D36" w14:paraId="453EC60B" w14:textId="77777777" w:rsidTr="002215B0">
        <w:trPr>
          <w:gridAfter w:val="1"/>
          <w:wAfter w:w="6" w:type="dxa"/>
          <w:cantSplit/>
          <w:tblHeader/>
        </w:trPr>
        <w:tc>
          <w:tcPr>
            <w:tcW w:w="9639" w:type="dxa"/>
          </w:tcPr>
          <w:p w14:paraId="3A0D56C1" w14:textId="77777777" w:rsidR="002215B0" w:rsidRPr="002C3D36" w:rsidRDefault="002215B0" w:rsidP="002215B0">
            <w:pPr>
              <w:pStyle w:val="TAL"/>
              <w:rPr>
                <w:lang w:eastAsia="en-GB"/>
              </w:rPr>
            </w:pPr>
            <w:r w:rsidRPr="002C3D36">
              <w:rPr>
                <w:b/>
                <w:i/>
              </w:rPr>
              <w:t>cp-CIoT-5GS-Optimisation</w:t>
            </w:r>
          </w:p>
          <w:p w14:paraId="2CC60F1E" w14:textId="77777777" w:rsidR="002215B0" w:rsidRPr="002C3D36" w:rsidRDefault="002215B0" w:rsidP="002215B0">
            <w:pPr>
              <w:pStyle w:val="TAL"/>
              <w:rPr>
                <w:lang w:eastAsia="en-GB"/>
              </w:rPr>
            </w:pPr>
            <w:r w:rsidRPr="002C3D36">
              <w:rPr>
                <w:lang w:eastAsia="en-GB"/>
              </w:rPr>
              <w:t>Indicates whether the UE is allowed to establish the connection with Control</w:t>
            </w:r>
            <w:r w:rsidRPr="002C3D36">
              <w:t xml:space="preserve"> plane </w:t>
            </w:r>
            <w:proofErr w:type="spellStart"/>
            <w:r w:rsidRPr="002C3D36">
              <w:t>CIoT</w:t>
            </w:r>
            <w:proofErr w:type="spellEnd"/>
            <w:r w:rsidRPr="002C3D36">
              <w:t xml:space="preserve"> 5GS optimisation</w:t>
            </w:r>
            <w:r w:rsidRPr="002C3D36">
              <w:rPr>
                <w:lang w:eastAsia="en-GB"/>
              </w:rPr>
              <w:t>, see TS 24.501 [95].</w:t>
            </w:r>
          </w:p>
        </w:tc>
      </w:tr>
      <w:tr w:rsidR="002215B0" w:rsidRPr="002C3D36" w14:paraId="0DB20EE2" w14:textId="77777777" w:rsidTr="002215B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406D2A" w14:textId="77777777" w:rsidR="002215B0" w:rsidRPr="002C3D36" w:rsidRDefault="002215B0" w:rsidP="002215B0">
            <w:pPr>
              <w:pStyle w:val="TAL"/>
              <w:rPr>
                <w:b/>
                <w:i/>
              </w:rPr>
            </w:pPr>
            <w:bookmarkStart w:id="80" w:name="_Hlk524373643"/>
            <w:proofErr w:type="spellStart"/>
            <w:r w:rsidRPr="002C3D36">
              <w:rPr>
                <w:b/>
                <w:i/>
              </w:rPr>
              <w:t>crs-IntfMitigConfig</w:t>
            </w:r>
            <w:proofErr w:type="spellEnd"/>
          </w:p>
          <w:bookmarkEnd w:id="80"/>
          <w:p w14:paraId="06A89D95" w14:textId="77777777" w:rsidR="002215B0" w:rsidRPr="002C3D36" w:rsidRDefault="002215B0" w:rsidP="002215B0">
            <w:pPr>
              <w:pStyle w:val="TAL"/>
              <w:rPr>
                <w:iCs/>
              </w:rPr>
            </w:pPr>
            <w:proofErr w:type="spellStart"/>
            <w:proofErr w:type="gramStart"/>
            <w:r w:rsidRPr="002C3D36">
              <w:rPr>
                <w:i/>
                <w:lang w:eastAsia="zh-CN"/>
              </w:rPr>
              <w:t>crs-IntfMitigEnabled</w:t>
            </w:r>
            <w:proofErr w:type="spellEnd"/>
            <w:proofErr w:type="gramEnd"/>
            <w:r w:rsidRPr="002C3D36">
              <w:rPr>
                <w:lang w:eastAsia="zh-CN"/>
              </w:rPr>
              <w:t xml:space="preserve"> indicates CRS interference mitigation is enabled for the cell, as specified in TS 36.133 [16], clause 3.6.1.1. For </w:t>
            </w:r>
            <w:r w:rsidRPr="002C3D36">
              <w:t xml:space="preserve">BL UEs supporting </w:t>
            </w:r>
            <w:proofErr w:type="spellStart"/>
            <w:r w:rsidRPr="002C3D36">
              <w:rPr>
                <w:i/>
              </w:rPr>
              <w:t>ce</w:t>
            </w:r>
            <w:proofErr w:type="spellEnd"/>
            <w:r w:rsidRPr="002C3D36">
              <w:rPr>
                <w:i/>
              </w:rPr>
              <w:t>-CRS-</w:t>
            </w:r>
            <w:proofErr w:type="spellStart"/>
            <w:r w:rsidRPr="002C3D36">
              <w:rPr>
                <w:i/>
              </w:rPr>
              <w:t>IntfMitig</w:t>
            </w:r>
            <w:proofErr w:type="spellEnd"/>
            <w:r w:rsidRPr="002C3D36">
              <w:rPr>
                <w:i/>
              </w:rPr>
              <w:t xml:space="preserve">, </w:t>
            </w:r>
            <w:r w:rsidRPr="002C3D36">
              <w:t xml:space="preserve">presence of </w:t>
            </w:r>
            <w:proofErr w:type="spellStart"/>
            <w:r w:rsidRPr="002C3D36">
              <w:rPr>
                <w:i/>
              </w:rPr>
              <w:t>crs-IntfMitigNumPRBs</w:t>
            </w:r>
            <w:proofErr w:type="spellEnd"/>
            <w:r w:rsidRPr="002C3D36" w:rsidDel="001737B7">
              <w:t xml:space="preserve"> </w:t>
            </w:r>
            <w:r w:rsidRPr="002C3D36">
              <w:t xml:space="preserve">indicates CRS interference mitigation is enabled in the cell, as specified in TS 36.133 [16], clauses 3.6.1.2 and 3.6.1.3, and the value of </w:t>
            </w:r>
            <w:proofErr w:type="spellStart"/>
            <w:r w:rsidRPr="002C3D36">
              <w:rPr>
                <w:i/>
              </w:rPr>
              <w:t>crs-IntfMitigNumPRBs</w:t>
            </w:r>
            <w:proofErr w:type="spellEnd"/>
            <w:r w:rsidRPr="002C3D36">
              <w:t xml:space="preserve"> indicates </w:t>
            </w:r>
            <w:r w:rsidRPr="002C3D36">
              <w:rPr>
                <w:lang w:eastAsia="zh-CN"/>
              </w:rPr>
              <w:t xml:space="preserve">number of PRBs, i.e. 6 or 24 PRBs, for CRS transmission in the central cell BW when CRS interference mitigation is enabled. </w:t>
            </w:r>
            <w:r w:rsidRPr="002C3D36">
              <w:rPr>
                <w:iCs/>
              </w:rPr>
              <w:t xml:space="preserve">For UEs not supporting this feature, the behaviour is undefined if this field is configured and the field </w:t>
            </w:r>
            <w:proofErr w:type="spellStart"/>
            <w:r w:rsidRPr="002C3D36">
              <w:rPr>
                <w:i/>
                <w:iCs/>
              </w:rPr>
              <w:t>cellBarred</w:t>
            </w:r>
            <w:proofErr w:type="spellEnd"/>
            <w:r w:rsidRPr="002C3D36">
              <w:rPr>
                <w:iCs/>
              </w:rPr>
              <w:t xml:space="preserve"> in </w:t>
            </w:r>
            <w:r w:rsidRPr="002C3D36">
              <w:rPr>
                <w:i/>
                <w:iCs/>
              </w:rPr>
              <w:t>SystemInformationBlockType1</w:t>
            </w:r>
            <w:r w:rsidRPr="002C3D36">
              <w:rPr>
                <w:iCs/>
              </w:rPr>
              <w:t xml:space="preserve"> (</w:t>
            </w:r>
            <w:r w:rsidRPr="002C3D36">
              <w:rPr>
                <w:i/>
                <w:iCs/>
              </w:rPr>
              <w:t>SystemInformationBlockType1-BR</w:t>
            </w:r>
            <w:r w:rsidRPr="002C3D36">
              <w:rPr>
                <w:iCs/>
              </w:rPr>
              <w:t xml:space="preserve"> for BL UEs or UEs in CE) is set to </w:t>
            </w:r>
            <w:proofErr w:type="spellStart"/>
            <w:r w:rsidRPr="002C3D36">
              <w:rPr>
                <w:i/>
                <w:iCs/>
              </w:rPr>
              <w:t>notbarred</w:t>
            </w:r>
            <w:proofErr w:type="spellEnd"/>
            <w:r w:rsidRPr="002C3D36">
              <w:rPr>
                <w:iCs/>
              </w:rPr>
              <w:t>.</w:t>
            </w:r>
          </w:p>
        </w:tc>
      </w:tr>
      <w:tr w:rsidR="002215B0" w:rsidRPr="002C3D36" w14:paraId="5F8671F7"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F1BEF5" w14:textId="77777777" w:rsidR="002215B0" w:rsidRPr="002C3D36" w:rsidRDefault="002215B0" w:rsidP="002215B0">
            <w:pPr>
              <w:pStyle w:val="TAL"/>
              <w:rPr>
                <w:b/>
                <w:bCs/>
                <w:i/>
                <w:noProof/>
                <w:lang w:eastAsia="en-GB"/>
              </w:rPr>
            </w:pPr>
            <w:r w:rsidRPr="002C3D36">
              <w:rPr>
                <w:b/>
                <w:bCs/>
                <w:i/>
                <w:noProof/>
                <w:lang w:eastAsia="en-GB"/>
              </w:rPr>
              <w:t>csg-Identity</w:t>
            </w:r>
          </w:p>
          <w:p w14:paraId="0F378217" w14:textId="77777777" w:rsidR="002215B0" w:rsidRPr="002C3D36" w:rsidRDefault="002215B0" w:rsidP="002215B0">
            <w:pPr>
              <w:pStyle w:val="TAL"/>
              <w:rPr>
                <w:iCs/>
                <w:noProof/>
                <w:lang w:eastAsia="en-GB"/>
              </w:rPr>
            </w:pPr>
            <w:r w:rsidRPr="002C3D36">
              <w:rPr>
                <w:iCs/>
                <w:noProof/>
                <w:lang w:eastAsia="en-GB"/>
              </w:rPr>
              <w:t>Identity of the Closed Subscriber Group the cell belongs to.</w:t>
            </w:r>
          </w:p>
        </w:tc>
      </w:tr>
      <w:tr w:rsidR="002215B0" w:rsidRPr="002C3D36" w14:paraId="03CF5044" w14:textId="77777777" w:rsidTr="002215B0">
        <w:trPr>
          <w:gridAfter w:val="1"/>
          <w:wAfter w:w="6" w:type="dxa"/>
          <w:cantSplit/>
        </w:trPr>
        <w:tc>
          <w:tcPr>
            <w:tcW w:w="9639" w:type="dxa"/>
          </w:tcPr>
          <w:p w14:paraId="43CEF7C2" w14:textId="77777777" w:rsidR="002215B0" w:rsidRPr="002C3D36" w:rsidRDefault="002215B0" w:rsidP="002215B0">
            <w:pPr>
              <w:pStyle w:val="TAL"/>
              <w:rPr>
                <w:b/>
                <w:bCs/>
                <w:i/>
                <w:noProof/>
                <w:lang w:eastAsia="en-GB"/>
              </w:rPr>
            </w:pPr>
            <w:r w:rsidRPr="002C3D36">
              <w:rPr>
                <w:b/>
                <w:bCs/>
                <w:i/>
                <w:noProof/>
                <w:lang w:eastAsia="en-GB"/>
              </w:rPr>
              <w:t>csg-Indication</w:t>
            </w:r>
          </w:p>
          <w:p w14:paraId="76039DF2" w14:textId="77777777" w:rsidR="002215B0" w:rsidRPr="002C3D36" w:rsidRDefault="002215B0" w:rsidP="002215B0">
            <w:pPr>
              <w:pStyle w:val="TAL"/>
              <w:rPr>
                <w:lang w:eastAsia="en-GB"/>
              </w:rPr>
            </w:pPr>
            <w:r w:rsidRPr="002C3D36">
              <w:rPr>
                <w:lang w:eastAsia="en-GB"/>
              </w:rPr>
              <w:t>If set to TRUE the UE is only allowed to access the cell if it is a CSG member cell, if selected during manual CSG selection or to obtain limited service, see TS 36.304 [4].</w:t>
            </w:r>
          </w:p>
        </w:tc>
      </w:tr>
      <w:tr w:rsidR="002215B0" w:rsidRPr="002C3D36" w14:paraId="4DFEBF98" w14:textId="77777777" w:rsidTr="002215B0">
        <w:trPr>
          <w:gridAfter w:val="1"/>
          <w:wAfter w:w="6" w:type="dxa"/>
          <w:cantSplit/>
        </w:trPr>
        <w:tc>
          <w:tcPr>
            <w:tcW w:w="9639" w:type="dxa"/>
          </w:tcPr>
          <w:p w14:paraId="43470437" w14:textId="77777777" w:rsidR="002215B0" w:rsidRPr="002C3D36" w:rsidRDefault="002215B0" w:rsidP="002215B0">
            <w:pPr>
              <w:pStyle w:val="TAL"/>
              <w:rPr>
                <w:b/>
                <w:bCs/>
                <w:i/>
                <w:noProof/>
                <w:lang w:eastAsia="en-GB"/>
              </w:rPr>
            </w:pPr>
            <w:r w:rsidRPr="002C3D36">
              <w:rPr>
                <w:b/>
                <w:bCs/>
                <w:i/>
                <w:noProof/>
                <w:lang w:eastAsia="en-GB"/>
              </w:rPr>
              <w:t>eCallOverIMS-Support</w:t>
            </w:r>
          </w:p>
          <w:p w14:paraId="16797EB6" w14:textId="77777777" w:rsidR="002215B0" w:rsidRPr="002C3D36" w:rsidRDefault="002215B0" w:rsidP="002215B0">
            <w:pPr>
              <w:pStyle w:val="TAL"/>
              <w:rPr>
                <w:b/>
                <w:bCs/>
                <w:i/>
                <w:noProof/>
                <w:lang w:eastAsia="en-GB"/>
              </w:rPr>
            </w:pPr>
            <w:r w:rsidRPr="002C3D36">
              <w:rPr>
                <w:noProof/>
                <w:lang w:eastAsia="en-GB"/>
              </w:rPr>
              <w:t>Indicates whether the cell supports eCall over IMS services via EPC for UEs as defined in TS 23.401 [41]. If absent, eCall over IMS via EPC is not supported by the network in the cell.</w:t>
            </w:r>
            <w:r w:rsidRPr="002C3D36">
              <w:rPr>
                <w:bCs/>
                <w:i/>
                <w:noProof/>
                <w:lang w:eastAsia="en-GB"/>
              </w:rPr>
              <w:t xml:space="preserve"> </w:t>
            </w:r>
            <w:r w:rsidRPr="002C3D36">
              <w:rPr>
                <w:lang w:eastAsia="en-GB"/>
              </w:rPr>
              <w:t>NOTE 2.</w:t>
            </w:r>
          </w:p>
        </w:tc>
      </w:tr>
      <w:tr w:rsidR="002215B0" w:rsidRPr="002C3D36" w14:paraId="6C1DB991" w14:textId="77777777" w:rsidTr="002215B0">
        <w:tblPrEx>
          <w:tblLook w:val="0000" w:firstRow="0" w:lastRow="0" w:firstColumn="0" w:lastColumn="0" w:noHBand="0" w:noVBand="0"/>
        </w:tblPrEx>
        <w:trPr>
          <w:gridAfter w:val="1"/>
          <w:wAfter w:w="6" w:type="dxa"/>
          <w:cantSplit/>
        </w:trPr>
        <w:tc>
          <w:tcPr>
            <w:tcW w:w="9639" w:type="dxa"/>
          </w:tcPr>
          <w:p w14:paraId="4108FBE4" w14:textId="77777777" w:rsidR="002215B0" w:rsidRPr="002C3D36" w:rsidRDefault="002215B0" w:rsidP="002215B0">
            <w:pPr>
              <w:pStyle w:val="TAL"/>
              <w:rPr>
                <w:b/>
                <w:bCs/>
                <w:i/>
                <w:lang w:eastAsia="en-GB"/>
              </w:rPr>
            </w:pPr>
            <w:r w:rsidRPr="002C3D36">
              <w:rPr>
                <w:b/>
                <w:bCs/>
                <w:i/>
                <w:lang w:eastAsia="en-GB"/>
              </w:rPr>
              <w:t>eCallOverIMS-Support5GC</w:t>
            </w:r>
          </w:p>
          <w:p w14:paraId="10B43339" w14:textId="77777777" w:rsidR="002215B0" w:rsidRPr="002C3D36" w:rsidRDefault="002215B0" w:rsidP="002215B0">
            <w:pPr>
              <w:pStyle w:val="TAL"/>
              <w:rPr>
                <w:b/>
                <w:bCs/>
                <w:i/>
                <w:lang w:eastAsia="en-GB"/>
              </w:rPr>
            </w:pPr>
            <w:r w:rsidRPr="002C3D36">
              <w:rPr>
                <w:lang w:eastAsia="en-GB"/>
              </w:rPr>
              <w:t xml:space="preserve">Indicates whether the cell supports </w:t>
            </w:r>
            <w:proofErr w:type="spellStart"/>
            <w:r w:rsidRPr="002C3D36">
              <w:rPr>
                <w:lang w:eastAsia="en-GB"/>
              </w:rPr>
              <w:t>eCall</w:t>
            </w:r>
            <w:proofErr w:type="spellEnd"/>
            <w:r w:rsidRPr="002C3D36">
              <w:rPr>
                <w:lang w:eastAsia="en-GB"/>
              </w:rPr>
              <w:t xml:space="preserve"> over IMS services via 5GC as defined in TS 23.401 [41]. If absent, </w:t>
            </w:r>
            <w:proofErr w:type="spellStart"/>
            <w:r w:rsidRPr="002C3D36">
              <w:rPr>
                <w:lang w:eastAsia="en-GB"/>
              </w:rPr>
              <w:t>eCall</w:t>
            </w:r>
            <w:proofErr w:type="spellEnd"/>
            <w:r w:rsidRPr="002C3D36">
              <w:rPr>
                <w:lang w:eastAsia="en-GB"/>
              </w:rPr>
              <w:t xml:space="preserve"> over IMS via 5GC is not supported by the network in the cell.</w:t>
            </w:r>
            <w:r w:rsidRPr="002C3D36">
              <w:rPr>
                <w:bCs/>
                <w:i/>
                <w:lang w:eastAsia="en-GB"/>
              </w:rPr>
              <w:t xml:space="preserve"> </w:t>
            </w:r>
            <w:r w:rsidRPr="002C3D36">
              <w:rPr>
                <w:lang w:eastAsia="en-GB"/>
              </w:rPr>
              <w:t>NOTE 2.</w:t>
            </w:r>
          </w:p>
        </w:tc>
      </w:tr>
      <w:tr w:rsidR="002215B0" w:rsidRPr="002C3D36" w14:paraId="6F5A1DF5"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B64E1CB" w14:textId="77777777" w:rsidR="002215B0" w:rsidRPr="002C3D36" w:rsidRDefault="002215B0" w:rsidP="002215B0">
            <w:pPr>
              <w:pStyle w:val="TAL"/>
              <w:rPr>
                <w:b/>
                <w:i/>
                <w:lang w:eastAsia="en-GB"/>
              </w:rPr>
            </w:pPr>
            <w:proofErr w:type="spellStart"/>
            <w:r w:rsidRPr="002C3D36">
              <w:rPr>
                <w:b/>
                <w:i/>
                <w:lang w:eastAsia="en-GB"/>
              </w:rPr>
              <w:t>eDRX</w:t>
            </w:r>
            <w:proofErr w:type="spellEnd"/>
            <w:r w:rsidRPr="002C3D36">
              <w:rPr>
                <w:b/>
                <w:i/>
                <w:lang w:eastAsia="en-GB"/>
              </w:rPr>
              <w:t>-Allowed</w:t>
            </w:r>
          </w:p>
          <w:p w14:paraId="7836F4CC" w14:textId="77777777" w:rsidR="002215B0" w:rsidRPr="002C3D36" w:rsidRDefault="002215B0" w:rsidP="002215B0">
            <w:pPr>
              <w:pStyle w:val="TAL"/>
              <w:rPr>
                <w:b/>
                <w:i/>
                <w:lang w:eastAsia="en-GB"/>
              </w:rPr>
            </w:pPr>
            <w:r w:rsidRPr="002C3D36">
              <w:rPr>
                <w:lang w:eastAsia="en-GB"/>
              </w:rPr>
              <w:t xml:space="preserve">The presence of this field indicates if idle mode extended DRX is allowed in the cell for the UE connected to EPC. The UE shall stop using extended DRX in idle mode if </w:t>
            </w:r>
            <w:proofErr w:type="spellStart"/>
            <w:r w:rsidRPr="002C3D36">
              <w:rPr>
                <w:i/>
                <w:lang w:eastAsia="en-GB"/>
              </w:rPr>
              <w:t>eDRX</w:t>
            </w:r>
            <w:proofErr w:type="spellEnd"/>
            <w:r w:rsidRPr="002C3D36">
              <w:rPr>
                <w:i/>
                <w:lang w:eastAsia="en-GB"/>
              </w:rPr>
              <w:t>-Allowed</w:t>
            </w:r>
            <w:r w:rsidRPr="002C3D36">
              <w:rPr>
                <w:lang w:eastAsia="en-GB"/>
              </w:rPr>
              <w:t xml:space="preserve"> is not present when connected to EPC.</w:t>
            </w:r>
          </w:p>
        </w:tc>
      </w:tr>
      <w:tr w:rsidR="002215B0" w:rsidRPr="002C3D36" w14:paraId="2DFCACFE"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3C36EA" w14:textId="77777777" w:rsidR="002215B0" w:rsidRPr="002C3D36" w:rsidRDefault="002215B0" w:rsidP="002215B0">
            <w:pPr>
              <w:pStyle w:val="TAL"/>
              <w:rPr>
                <w:b/>
                <w:i/>
                <w:lang w:eastAsia="en-GB"/>
              </w:rPr>
            </w:pPr>
            <w:r w:rsidRPr="002C3D36">
              <w:rPr>
                <w:b/>
                <w:i/>
                <w:lang w:eastAsia="en-GB"/>
              </w:rPr>
              <w:t>eDRX-Allowed-5GC</w:t>
            </w:r>
          </w:p>
          <w:p w14:paraId="74139309" w14:textId="77777777" w:rsidR="002215B0" w:rsidRPr="002C3D36" w:rsidRDefault="002215B0" w:rsidP="002215B0">
            <w:pPr>
              <w:pStyle w:val="TAL"/>
              <w:rPr>
                <w:b/>
                <w:i/>
                <w:lang w:eastAsia="en-GB"/>
              </w:rPr>
            </w:pPr>
            <w:r w:rsidRPr="002C3D36">
              <w:rPr>
                <w:lang w:eastAsia="en-GB"/>
              </w:rPr>
              <w:t xml:space="preserve">The presence of this field indicates if idle mode extended DRX is allowed in the cell for the UE connected to 5GC. The UE shall stop using extended DRX in idle mode if </w:t>
            </w:r>
            <w:r w:rsidRPr="002C3D36">
              <w:rPr>
                <w:i/>
                <w:lang w:eastAsia="en-GB"/>
              </w:rPr>
              <w:t>eDRX-Allowed-5GC</w:t>
            </w:r>
            <w:r w:rsidRPr="002C3D36">
              <w:rPr>
                <w:lang w:eastAsia="en-GB"/>
              </w:rPr>
              <w:t xml:space="preserve"> is not present when connected to 5GC.</w:t>
            </w:r>
          </w:p>
        </w:tc>
      </w:tr>
      <w:tr w:rsidR="002215B0" w:rsidRPr="002C3D36" w14:paraId="16FB7B23"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855554" w14:textId="77777777" w:rsidR="002215B0" w:rsidRPr="002C3D36" w:rsidRDefault="002215B0" w:rsidP="002215B0">
            <w:pPr>
              <w:pStyle w:val="TAL"/>
              <w:rPr>
                <w:b/>
                <w:i/>
                <w:lang w:eastAsia="en-GB"/>
              </w:rPr>
            </w:pPr>
            <w:r w:rsidRPr="002C3D36">
              <w:rPr>
                <w:b/>
                <w:i/>
                <w:lang w:eastAsia="en-GB"/>
              </w:rPr>
              <w:t>encrypted</w:t>
            </w:r>
          </w:p>
          <w:p w14:paraId="0327552E" w14:textId="77777777" w:rsidR="002215B0" w:rsidRPr="002C3D36" w:rsidRDefault="002215B0" w:rsidP="002215B0">
            <w:pPr>
              <w:pStyle w:val="TAL"/>
              <w:rPr>
                <w:lang w:eastAsia="en-GB"/>
              </w:rPr>
            </w:pPr>
            <w:r w:rsidRPr="002C3D36">
              <w:rPr>
                <w:lang w:eastAsia="en-GB"/>
              </w:rPr>
              <w:t xml:space="preserve">The presence of this field indicates that the </w:t>
            </w:r>
            <w:proofErr w:type="spellStart"/>
            <w:r w:rsidRPr="002C3D36">
              <w:rPr>
                <w:lang w:eastAsia="en-GB"/>
              </w:rPr>
              <w:t>posSibType</w:t>
            </w:r>
            <w:proofErr w:type="spellEnd"/>
            <w:r w:rsidRPr="002C3D36">
              <w:rPr>
                <w:lang w:eastAsia="en-GB"/>
              </w:rPr>
              <w:t xml:space="preserve"> is encrypted as specified in TS 36.355 [54].</w:t>
            </w:r>
          </w:p>
        </w:tc>
      </w:tr>
      <w:tr w:rsidR="002215B0" w:rsidRPr="002C3D36" w14:paraId="2EB16043" w14:textId="77777777" w:rsidTr="002215B0">
        <w:trPr>
          <w:gridAfter w:val="1"/>
          <w:wAfter w:w="6" w:type="dxa"/>
          <w:cantSplit/>
        </w:trPr>
        <w:tc>
          <w:tcPr>
            <w:tcW w:w="9639" w:type="dxa"/>
          </w:tcPr>
          <w:p w14:paraId="48AFB4C0" w14:textId="77777777" w:rsidR="002215B0" w:rsidRPr="002C3D36" w:rsidRDefault="002215B0" w:rsidP="002215B0">
            <w:pPr>
              <w:pStyle w:val="TAL"/>
              <w:rPr>
                <w:b/>
                <w:i/>
              </w:rPr>
            </w:pPr>
            <w:proofErr w:type="spellStart"/>
            <w:r w:rsidRPr="002C3D36">
              <w:rPr>
                <w:b/>
                <w:i/>
              </w:rPr>
              <w:lastRenderedPageBreak/>
              <w:t>fdd-DownlinkOrTddSubframeBitmapBR</w:t>
            </w:r>
            <w:proofErr w:type="spellEnd"/>
          </w:p>
          <w:p w14:paraId="17B5FBB9" w14:textId="77777777" w:rsidR="002215B0" w:rsidRPr="002C3D36" w:rsidRDefault="002215B0" w:rsidP="002215B0">
            <w:pPr>
              <w:pStyle w:val="TAL"/>
              <w:rPr>
                <w:rFonts w:cs="Arial"/>
                <w:szCs w:val="18"/>
                <w:lang w:eastAsia="en-GB"/>
              </w:rPr>
            </w:pPr>
            <w:r w:rsidRPr="002C3D36">
              <w:rPr>
                <w:rFonts w:cs="Arial"/>
                <w:szCs w:val="18"/>
                <w:lang w:eastAsia="en-GB"/>
              </w:rPr>
              <w:t xml:space="preserve">The set of valid </w:t>
            </w:r>
            <w:proofErr w:type="spellStart"/>
            <w:r w:rsidRPr="002C3D36">
              <w:rPr>
                <w:rFonts w:cs="Arial"/>
                <w:szCs w:val="18"/>
                <w:lang w:eastAsia="en-GB"/>
              </w:rPr>
              <w:t>subframes</w:t>
            </w:r>
            <w:proofErr w:type="spellEnd"/>
            <w:r w:rsidRPr="002C3D36">
              <w:rPr>
                <w:rFonts w:cs="Arial"/>
                <w:szCs w:val="18"/>
                <w:lang w:eastAsia="en-GB"/>
              </w:rPr>
              <w:t xml:space="preserve"> for FDD downlink or TDD transmissions, see TS 36.213 [23].</w:t>
            </w:r>
          </w:p>
          <w:p w14:paraId="3B86B71B" w14:textId="77777777" w:rsidR="002215B0" w:rsidRPr="002C3D36" w:rsidRDefault="002215B0" w:rsidP="002215B0">
            <w:pPr>
              <w:pStyle w:val="TAL"/>
              <w:rPr>
                <w:rFonts w:cs="Arial"/>
                <w:szCs w:val="18"/>
                <w:lang w:eastAsia="en-GB"/>
              </w:rPr>
            </w:pPr>
            <w:r w:rsidRPr="002C3D36">
              <w:rPr>
                <w:rFonts w:cs="Arial"/>
                <w:szCs w:val="18"/>
                <w:lang w:eastAsia="en-GB"/>
              </w:rPr>
              <w:t xml:space="preserve">If this field is present, </w:t>
            </w:r>
            <w:r w:rsidRPr="002C3D36">
              <w:rPr>
                <w:rFonts w:cs="Arial"/>
                <w:i/>
                <w:szCs w:val="18"/>
                <w:lang w:eastAsia="en-GB"/>
              </w:rPr>
              <w:t>SystemInformationBlockType1-BR-r13</w:t>
            </w:r>
            <w:r w:rsidRPr="002C3D36">
              <w:rPr>
                <w:rFonts w:cs="Arial"/>
                <w:szCs w:val="18"/>
                <w:lang w:eastAsia="en-GB"/>
              </w:rPr>
              <w:t xml:space="preserve"> is transmitted in </w:t>
            </w:r>
            <w:proofErr w:type="spellStart"/>
            <w:r w:rsidRPr="002C3D36">
              <w:rPr>
                <w:rFonts w:cs="Arial"/>
                <w:i/>
                <w:szCs w:val="18"/>
                <w:lang w:eastAsia="en-GB"/>
              </w:rPr>
              <w:t>RRCConnectionReconfiguration</w:t>
            </w:r>
            <w:proofErr w:type="spellEnd"/>
            <w:r w:rsidRPr="002C3D36">
              <w:rPr>
                <w:rFonts w:cs="Arial"/>
                <w:szCs w:val="18"/>
                <w:lang w:eastAsia="en-GB"/>
              </w:rPr>
              <w:t xml:space="preserve">, and if </w:t>
            </w:r>
            <w:proofErr w:type="spellStart"/>
            <w:r w:rsidRPr="002C3D36">
              <w:rPr>
                <w:rFonts w:cs="Arial"/>
                <w:i/>
                <w:szCs w:val="18"/>
                <w:lang w:eastAsia="en-GB"/>
              </w:rPr>
              <w:t>RRCConnectionReconfiguration</w:t>
            </w:r>
            <w:proofErr w:type="spellEnd"/>
            <w:r w:rsidRPr="002C3D36">
              <w:rPr>
                <w:rFonts w:cs="Arial"/>
                <w:szCs w:val="18"/>
                <w:lang w:eastAsia="en-GB"/>
              </w:rPr>
              <w:t xml:space="preserve"> does not include </w:t>
            </w:r>
            <w:r w:rsidRPr="002C3D36">
              <w:rPr>
                <w:rFonts w:cs="Arial"/>
                <w:i/>
                <w:szCs w:val="18"/>
                <w:lang w:eastAsia="en-GB"/>
              </w:rPr>
              <w:t>systemInformationBlockType2Dedicated</w:t>
            </w:r>
            <w:r w:rsidRPr="002C3D36">
              <w:rPr>
                <w:rFonts w:cs="Arial"/>
                <w:szCs w:val="18"/>
                <w:lang w:eastAsia="en-GB"/>
              </w:rPr>
              <w:t xml:space="preserve">, UE may assume the valid </w:t>
            </w:r>
            <w:proofErr w:type="spellStart"/>
            <w:r w:rsidRPr="002C3D36">
              <w:rPr>
                <w:rFonts w:cs="Arial"/>
                <w:szCs w:val="18"/>
                <w:lang w:eastAsia="en-GB"/>
              </w:rPr>
              <w:t>subframes</w:t>
            </w:r>
            <w:proofErr w:type="spellEnd"/>
            <w:r w:rsidRPr="002C3D36">
              <w:rPr>
                <w:rFonts w:cs="Arial"/>
                <w:szCs w:val="18"/>
                <w:lang w:eastAsia="en-GB"/>
              </w:rPr>
              <w:t xml:space="preserve"> in </w:t>
            </w:r>
            <w:proofErr w:type="spellStart"/>
            <w:r w:rsidRPr="002C3D36">
              <w:rPr>
                <w:rFonts w:cs="Arial"/>
                <w:szCs w:val="18"/>
                <w:lang w:eastAsia="en-GB"/>
              </w:rPr>
              <w:t>fdd-</w:t>
            </w:r>
            <w:r w:rsidRPr="002C3D36">
              <w:rPr>
                <w:rFonts w:cs="Arial"/>
                <w:i/>
                <w:szCs w:val="18"/>
                <w:lang w:eastAsia="en-GB"/>
              </w:rPr>
              <w:t>DownlinkOrTddSubframeBitmapBR</w:t>
            </w:r>
            <w:proofErr w:type="spellEnd"/>
            <w:r w:rsidRPr="002C3D36">
              <w:rPr>
                <w:rFonts w:cs="Arial"/>
                <w:szCs w:val="18"/>
                <w:lang w:eastAsia="en-GB"/>
              </w:rPr>
              <w:t xml:space="preserve"> are not indicated as MBSFN </w:t>
            </w:r>
            <w:proofErr w:type="spellStart"/>
            <w:r w:rsidRPr="002C3D36">
              <w:rPr>
                <w:rFonts w:cs="Arial"/>
                <w:szCs w:val="18"/>
                <w:lang w:eastAsia="en-GB"/>
              </w:rPr>
              <w:t>subframes</w:t>
            </w:r>
            <w:proofErr w:type="spellEnd"/>
            <w:r w:rsidRPr="002C3D36">
              <w:rPr>
                <w:rFonts w:cs="Arial"/>
                <w:szCs w:val="18"/>
                <w:lang w:eastAsia="en-GB"/>
              </w:rPr>
              <w:t xml:space="preserve">. If this field is not present, the set of valid </w:t>
            </w:r>
            <w:proofErr w:type="spellStart"/>
            <w:r w:rsidRPr="002C3D36">
              <w:rPr>
                <w:rFonts w:cs="Arial"/>
                <w:szCs w:val="18"/>
                <w:lang w:eastAsia="en-GB"/>
              </w:rPr>
              <w:t>subframes</w:t>
            </w:r>
            <w:proofErr w:type="spellEnd"/>
            <w:r w:rsidRPr="002C3D36">
              <w:rPr>
                <w:rFonts w:cs="Arial"/>
                <w:szCs w:val="18"/>
                <w:lang w:eastAsia="en-GB"/>
              </w:rPr>
              <w:t xml:space="preserve"> is the set of non-MBSFN </w:t>
            </w:r>
            <w:proofErr w:type="spellStart"/>
            <w:r w:rsidRPr="002C3D36">
              <w:rPr>
                <w:rFonts w:cs="Arial"/>
                <w:szCs w:val="18"/>
                <w:lang w:eastAsia="en-GB"/>
              </w:rPr>
              <w:t>subframes</w:t>
            </w:r>
            <w:proofErr w:type="spellEnd"/>
            <w:r w:rsidRPr="002C3D36">
              <w:rPr>
                <w:rFonts w:cs="Arial"/>
                <w:szCs w:val="18"/>
                <w:lang w:eastAsia="en-GB"/>
              </w:rPr>
              <w:t xml:space="preserve"> as indicated by </w:t>
            </w:r>
            <w:proofErr w:type="spellStart"/>
            <w:r w:rsidRPr="002C3D36">
              <w:rPr>
                <w:rFonts w:cs="Arial"/>
                <w:i/>
                <w:iCs/>
                <w:szCs w:val="18"/>
                <w:lang w:eastAsia="en-GB"/>
              </w:rPr>
              <w:t>mbsfn-SubframeConfigList</w:t>
            </w:r>
            <w:proofErr w:type="spellEnd"/>
            <w:r w:rsidRPr="002C3D36">
              <w:rPr>
                <w:rFonts w:cs="Arial"/>
                <w:iCs/>
                <w:szCs w:val="18"/>
                <w:lang w:eastAsia="en-GB"/>
              </w:rPr>
              <w:t xml:space="preserve">. </w:t>
            </w:r>
            <w:r w:rsidRPr="002C3D36">
              <w:rPr>
                <w:rFonts w:cs="Arial"/>
                <w:szCs w:val="18"/>
                <w:lang w:eastAsia="en-GB"/>
              </w:rPr>
              <w:t>I</w:t>
            </w:r>
            <w:r w:rsidRPr="002C3D36">
              <w:rPr>
                <w:rFonts w:cs="Arial"/>
                <w:szCs w:val="18"/>
              </w:rPr>
              <w:t>f</w:t>
            </w:r>
            <w:r w:rsidRPr="002C3D36">
              <w:rPr>
                <w:rFonts w:cs="Arial"/>
                <w:szCs w:val="18"/>
                <w:lang w:eastAsia="en-GB"/>
              </w:rPr>
              <w:t xml:space="preserve"> neither</w:t>
            </w:r>
            <w:r w:rsidRPr="002C3D36">
              <w:rPr>
                <w:rFonts w:cs="Arial"/>
                <w:iCs/>
                <w:szCs w:val="18"/>
                <w:lang w:eastAsia="en-GB"/>
              </w:rPr>
              <w:t xml:space="preserve"> this field nor </w:t>
            </w:r>
            <w:proofErr w:type="spellStart"/>
            <w:r w:rsidRPr="002C3D36">
              <w:rPr>
                <w:rFonts w:cs="Arial"/>
                <w:i/>
                <w:iCs/>
                <w:szCs w:val="18"/>
                <w:lang w:eastAsia="en-GB"/>
              </w:rPr>
              <w:t>mbsfn-SubframeConfigList</w:t>
            </w:r>
            <w:proofErr w:type="spellEnd"/>
            <w:r w:rsidRPr="002C3D36">
              <w:rPr>
                <w:rFonts w:cs="Arial"/>
                <w:i/>
                <w:iCs/>
                <w:szCs w:val="18"/>
                <w:lang w:eastAsia="en-GB"/>
              </w:rPr>
              <w:t xml:space="preserve"> </w:t>
            </w:r>
            <w:r w:rsidRPr="002C3D36">
              <w:rPr>
                <w:rFonts w:cs="Arial"/>
                <w:iCs/>
                <w:szCs w:val="18"/>
                <w:lang w:eastAsia="en-GB"/>
              </w:rPr>
              <w:t>is present,</w:t>
            </w:r>
            <w:r w:rsidRPr="002C3D36">
              <w:rPr>
                <w:rFonts w:cs="Arial"/>
                <w:szCs w:val="18"/>
                <w:lang w:eastAsia="en-GB"/>
              </w:rPr>
              <w:t xml:space="preserve"> all </w:t>
            </w:r>
            <w:proofErr w:type="spellStart"/>
            <w:r w:rsidRPr="002C3D36">
              <w:rPr>
                <w:rFonts w:cs="Arial"/>
                <w:szCs w:val="18"/>
                <w:lang w:eastAsia="en-GB"/>
              </w:rPr>
              <w:t>subframes</w:t>
            </w:r>
            <w:proofErr w:type="spellEnd"/>
            <w:r w:rsidRPr="002C3D36">
              <w:rPr>
                <w:rFonts w:cs="Arial"/>
                <w:szCs w:val="18"/>
                <w:lang w:eastAsia="en-GB"/>
              </w:rPr>
              <w:t xml:space="preserve"> are considered as valid </w:t>
            </w:r>
            <w:proofErr w:type="spellStart"/>
            <w:r w:rsidRPr="002C3D36">
              <w:rPr>
                <w:rFonts w:cs="Arial"/>
                <w:szCs w:val="18"/>
                <w:lang w:eastAsia="en-GB"/>
              </w:rPr>
              <w:t>subframes</w:t>
            </w:r>
            <w:proofErr w:type="spellEnd"/>
            <w:r w:rsidRPr="002C3D36">
              <w:rPr>
                <w:rFonts w:cs="Arial"/>
                <w:szCs w:val="18"/>
                <w:lang w:eastAsia="en-GB"/>
              </w:rPr>
              <w:t xml:space="preserve"> for FDD downlink transmission, all DL </w:t>
            </w:r>
            <w:proofErr w:type="spellStart"/>
            <w:r w:rsidRPr="002C3D36">
              <w:rPr>
                <w:rFonts w:cs="Arial"/>
                <w:szCs w:val="18"/>
                <w:lang w:eastAsia="en-GB"/>
              </w:rPr>
              <w:t>subframes</w:t>
            </w:r>
            <w:proofErr w:type="spellEnd"/>
            <w:r w:rsidRPr="002C3D36">
              <w:rPr>
                <w:rFonts w:cs="Arial"/>
                <w:szCs w:val="18"/>
                <w:lang w:eastAsia="en-GB"/>
              </w:rPr>
              <w:t xml:space="preserve"> according to the uplink-downlink configuration (see TS 36.211 [21]) are considered as valid </w:t>
            </w:r>
            <w:proofErr w:type="spellStart"/>
            <w:r w:rsidRPr="002C3D36">
              <w:rPr>
                <w:rFonts w:cs="Arial"/>
                <w:szCs w:val="18"/>
                <w:lang w:eastAsia="en-GB"/>
              </w:rPr>
              <w:t>subframes</w:t>
            </w:r>
            <w:proofErr w:type="spellEnd"/>
            <w:r w:rsidRPr="002C3D36">
              <w:rPr>
                <w:rFonts w:cs="Arial"/>
                <w:szCs w:val="18"/>
                <w:lang w:eastAsia="en-GB"/>
              </w:rPr>
              <w:t xml:space="preserve"> for TDD DL transmission, and all UL </w:t>
            </w:r>
            <w:proofErr w:type="spellStart"/>
            <w:r w:rsidRPr="002C3D36">
              <w:rPr>
                <w:rFonts w:cs="Arial"/>
                <w:szCs w:val="18"/>
                <w:lang w:eastAsia="en-GB"/>
              </w:rPr>
              <w:t>subframes</w:t>
            </w:r>
            <w:proofErr w:type="spellEnd"/>
            <w:r w:rsidRPr="002C3D36">
              <w:rPr>
                <w:rFonts w:cs="Arial"/>
                <w:szCs w:val="18"/>
                <w:lang w:eastAsia="en-GB"/>
              </w:rPr>
              <w:t xml:space="preserve"> according to the uplink-downlink configuration (see TS 36.211 [21]) are considered as valid </w:t>
            </w:r>
            <w:proofErr w:type="spellStart"/>
            <w:r w:rsidRPr="002C3D36">
              <w:rPr>
                <w:rFonts w:cs="Arial"/>
                <w:szCs w:val="18"/>
                <w:lang w:eastAsia="en-GB"/>
              </w:rPr>
              <w:t>subframes</w:t>
            </w:r>
            <w:proofErr w:type="spellEnd"/>
            <w:r w:rsidRPr="002C3D36">
              <w:rPr>
                <w:rFonts w:cs="Arial"/>
                <w:szCs w:val="18"/>
                <w:lang w:eastAsia="en-GB"/>
              </w:rPr>
              <w:t xml:space="preserve"> for TDD UL transmission.</w:t>
            </w:r>
          </w:p>
          <w:p w14:paraId="3A2B6AEA" w14:textId="77777777" w:rsidR="002215B0" w:rsidRPr="002C3D36" w:rsidRDefault="002215B0" w:rsidP="002215B0">
            <w:pPr>
              <w:pStyle w:val="TAL"/>
              <w:rPr>
                <w:b/>
                <w:bCs/>
                <w:i/>
                <w:noProof/>
                <w:lang w:eastAsia="en-GB"/>
              </w:rPr>
            </w:pPr>
            <w:r w:rsidRPr="002C3D3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215B0" w:rsidRPr="002C3D36" w14:paraId="74EF2D9D" w14:textId="77777777" w:rsidTr="002215B0">
        <w:trPr>
          <w:gridAfter w:val="1"/>
          <w:wAfter w:w="6" w:type="dxa"/>
          <w:cantSplit/>
        </w:trPr>
        <w:tc>
          <w:tcPr>
            <w:tcW w:w="9639" w:type="dxa"/>
          </w:tcPr>
          <w:p w14:paraId="65C6A83B" w14:textId="77777777" w:rsidR="002215B0" w:rsidRPr="002C3D36" w:rsidRDefault="002215B0" w:rsidP="002215B0">
            <w:pPr>
              <w:pStyle w:val="TAL"/>
              <w:rPr>
                <w:b/>
                <w:bCs/>
                <w:i/>
                <w:noProof/>
                <w:lang w:eastAsia="en-GB"/>
              </w:rPr>
            </w:pPr>
            <w:r w:rsidRPr="002C3D36">
              <w:rPr>
                <w:b/>
                <w:bCs/>
                <w:i/>
                <w:noProof/>
                <w:lang w:eastAsia="en-GB"/>
              </w:rPr>
              <w:t>fdd-UplinkSubframeBitmapBR</w:t>
            </w:r>
          </w:p>
          <w:p w14:paraId="1130BAA0" w14:textId="77777777" w:rsidR="002215B0" w:rsidRPr="002C3D36" w:rsidRDefault="002215B0" w:rsidP="002215B0">
            <w:pPr>
              <w:pStyle w:val="TAL"/>
              <w:rPr>
                <w:bCs/>
                <w:noProof/>
                <w:lang w:eastAsia="en-GB"/>
              </w:rPr>
            </w:pPr>
            <w:r w:rsidRPr="002C3D36">
              <w:rPr>
                <w:bCs/>
                <w:noProof/>
                <w:lang w:eastAsia="en-GB"/>
              </w:rPr>
              <w:t>The set of valid subframes for FDD uplink transmissions for BL UEs, see TS 36.213 [23].</w:t>
            </w:r>
          </w:p>
          <w:p w14:paraId="157441C7" w14:textId="77777777" w:rsidR="002215B0" w:rsidRPr="002C3D36" w:rsidRDefault="002215B0" w:rsidP="002215B0">
            <w:pPr>
              <w:pStyle w:val="TAL"/>
              <w:rPr>
                <w:bCs/>
                <w:noProof/>
                <w:lang w:eastAsia="en-GB"/>
              </w:rPr>
            </w:pPr>
            <w:r w:rsidRPr="002C3D36">
              <w:rPr>
                <w:bCs/>
                <w:noProof/>
                <w:lang w:eastAsia="en-GB"/>
              </w:rPr>
              <w:t xml:space="preserve">If the field is not present, then UE considers all uplink subframes </w:t>
            </w:r>
            <w:r w:rsidRPr="002C3D36">
              <w:t xml:space="preserve">as valid </w:t>
            </w:r>
            <w:proofErr w:type="spellStart"/>
            <w:r w:rsidRPr="002C3D36">
              <w:t>subframes</w:t>
            </w:r>
            <w:proofErr w:type="spellEnd"/>
            <w:r w:rsidRPr="002C3D36">
              <w:rPr>
                <w:bCs/>
                <w:noProof/>
                <w:lang w:eastAsia="en-GB"/>
              </w:rPr>
              <w:t xml:space="preserve"> for FDD uplink transmissions.</w:t>
            </w:r>
          </w:p>
          <w:p w14:paraId="280C24DE" w14:textId="77777777" w:rsidR="002215B0" w:rsidRPr="002C3D36" w:rsidRDefault="002215B0" w:rsidP="002215B0">
            <w:pPr>
              <w:pStyle w:val="TAL"/>
              <w:rPr>
                <w:b/>
                <w:bCs/>
                <w:i/>
                <w:noProof/>
                <w:lang w:eastAsia="en-GB"/>
              </w:rPr>
            </w:pPr>
            <w:r w:rsidRPr="002C3D36">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215B0" w:rsidRPr="002C3D36" w14:paraId="20F462BC" w14:textId="77777777" w:rsidTr="002215B0">
        <w:trPr>
          <w:gridAfter w:val="1"/>
          <w:wAfter w:w="6" w:type="dxa"/>
          <w:cantSplit/>
        </w:trPr>
        <w:tc>
          <w:tcPr>
            <w:tcW w:w="9639" w:type="dxa"/>
          </w:tcPr>
          <w:p w14:paraId="16B5DF7E" w14:textId="77777777" w:rsidR="002215B0" w:rsidRPr="002C3D36" w:rsidRDefault="002215B0" w:rsidP="002215B0">
            <w:pPr>
              <w:pStyle w:val="TAL"/>
              <w:rPr>
                <w:b/>
                <w:bCs/>
                <w:i/>
                <w:noProof/>
                <w:lang w:eastAsia="en-GB"/>
              </w:rPr>
            </w:pPr>
            <w:r w:rsidRPr="002C3D36">
              <w:rPr>
                <w:b/>
                <w:bCs/>
                <w:i/>
                <w:noProof/>
                <w:lang w:eastAsia="en-GB"/>
              </w:rPr>
              <w:t>freqBandIndicatorPriority</w:t>
            </w:r>
          </w:p>
          <w:p w14:paraId="5A4B9733" w14:textId="77777777" w:rsidR="002215B0" w:rsidRPr="002C3D36" w:rsidRDefault="002215B0" w:rsidP="002215B0">
            <w:pPr>
              <w:pStyle w:val="TAL"/>
              <w:rPr>
                <w:bCs/>
                <w:i/>
                <w:noProof/>
                <w:lang w:eastAsia="en-GB"/>
              </w:rPr>
            </w:pPr>
            <w:r w:rsidRPr="002C3D36">
              <w:rPr>
                <w:bCs/>
                <w:noProof/>
                <w:lang w:eastAsia="en-GB"/>
              </w:rPr>
              <w:t xml:space="preserve">If </w:t>
            </w:r>
            <w:r w:rsidRPr="002C3D36">
              <w:rPr>
                <w:bCs/>
                <w:noProof/>
                <w:lang w:eastAsia="zh-CN"/>
              </w:rPr>
              <w:t xml:space="preserve">the field is present and supported by the UE, </w:t>
            </w:r>
            <w:r w:rsidRPr="002C3D36">
              <w:rPr>
                <w:bCs/>
                <w:noProof/>
                <w:lang w:eastAsia="en-GB"/>
              </w:rPr>
              <w:t xml:space="preserve">the UE shall prioritize the </w:t>
            </w:r>
            <w:r w:rsidRPr="002C3D36">
              <w:rPr>
                <w:bCs/>
                <w:noProof/>
                <w:lang w:eastAsia="zh-CN"/>
              </w:rPr>
              <w:t xml:space="preserve">frequency </w:t>
            </w:r>
            <w:r w:rsidRPr="002C3D36">
              <w:rPr>
                <w:bCs/>
                <w:noProof/>
                <w:lang w:eastAsia="en-GB"/>
              </w:rPr>
              <w:t>band</w:t>
            </w:r>
            <w:r w:rsidRPr="002C3D36">
              <w:rPr>
                <w:bCs/>
                <w:noProof/>
                <w:lang w:eastAsia="zh-CN"/>
              </w:rPr>
              <w:t>s</w:t>
            </w:r>
            <w:r w:rsidRPr="002C3D36">
              <w:rPr>
                <w:bCs/>
                <w:noProof/>
                <w:lang w:eastAsia="en-GB"/>
              </w:rPr>
              <w:t xml:space="preserve"> in the </w:t>
            </w:r>
            <w:r w:rsidRPr="002C3D36">
              <w:rPr>
                <w:bCs/>
                <w:i/>
                <w:noProof/>
                <w:lang w:eastAsia="en-GB"/>
              </w:rPr>
              <w:t>multiBandInfoList</w:t>
            </w:r>
            <w:r w:rsidRPr="002C3D36">
              <w:rPr>
                <w:bCs/>
                <w:noProof/>
                <w:lang w:eastAsia="en-GB"/>
              </w:rPr>
              <w:t xml:space="preserve"> field in decreasing priority order. Only if the UE does not support any of the</w:t>
            </w:r>
            <w:r w:rsidRPr="002C3D36">
              <w:rPr>
                <w:bCs/>
                <w:noProof/>
                <w:lang w:eastAsia="zh-CN"/>
              </w:rPr>
              <w:t xml:space="preserve"> frequency</w:t>
            </w:r>
            <w:r w:rsidRPr="002C3D36">
              <w:rPr>
                <w:bCs/>
                <w:noProof/>
                <w:lang w:eastAsia="en-GB"/>
              </w:rPr>
              <w:t xml:space="preserve"> band in </w:t>
            </w:r>
            <w:r w:rsidRPr="002C3D36">
              <w:rPr>
                <w:bCs/>
                <w:i/>
                <w:noProof/>
                <w:lang w:eastAsia="en-GB"/>
              </w:rPr>
              <w:t>multiBandInfoList,</w:t>
            </w:r>
            <w:r w:rsidRPr="002C3D36">
              <w:rPr>
                <w:bCs/>
                <w:noProof/>
                <w:lang w:eastAsia="en-GB"/>
              </w:rPr>
              <w:t xml:space="preserve"> the UE shall use the value in </w:t>
            </w:r>
            <w:proofErr w:type="spellStart"/>
            <w:r w:rsidRPr="002C3D36">
              <w:rPr>
                <w:rFonts w:cs="Arial"/>
                <w:i/>
                <w:lang w:eastAsia="en-GB"/>
              </w:rPr>
              <w:t>freqBandIndicator</w:t>
            </w:r>
            <w:proofErr w:type="spellEnd"/>
            <w:r w:rsidRPr="002C3D36">
              <w:rPr>
                <w:bCs/>
                <w:noProof/>
                <w:lang w:eastAsia="en-GB"/>
              </w:rPr>
              <w:t xml:space="preserve"> field. Otherwise, the UE applies frequency band according to the rules defined in </w:t>
            </w:r>
            <w:r w:rsidRPr="002C3D36">
              <w:rPr>
                <w:bCs/>
                <w:i/>
                <w:noProof/>
                <w:lang w:eastAsia="en-GB"/>
              </w:rPr>
              <w:t xml:space="preserve">multiBandInfoList. </w:t>
            </w:r>
            <w:r w:rsidRPr="002C3D36">
              <w:rPr>
                <w:lang w:eastAsia="en-GB"/>
              </w:rPr>
              <w:t>NOTE 2.</w:t>
            </w:r>
          </w:p>
        </w:tc>
      </w:tr>
      <w:tr w:rsidR="002215B0" w:rsidRPr="002C3D36" w14:paraId="0D8193C9" w14:textId="77777777" w:rsidTr="002215B0">
        <w:trPr>
          <w:gridAfter w:val="1"/>
          <w:wAfter w:w="6" w:type="dxa"/>
          <w:cantSplit/>
        </w:trPr>
        <w:tc>
          <w:tcPr>
            <w:tcW w:w="9639" w:type="dxa"/>
          </w:tcPr>
          <w:p w14:paraId="5A7C8CA7" w14:textId="77777777" w:rsidR="002215B0" w:rsidRPr="002C3D36" w:rsidRDefault="002215B0" w:rsidP="002215B0">
            <w:pPr>
              <w:keepNext/>
              <w:keepLines/>
              <w:spacing w:after="0"/>
              <w:rPr>
                <w:rFonts w:ascii="Arial" w:hAnsi="Arial"/>
                <w:b/>
                <w:bCs/>
                <w:i/>
                <w:sz w:val="18"/>
              </w:rPr>
            </w:pPr>
            <w:proofErr w:type="spellStart"/>
            <w:r w:rsidRPr="002C3D36">
              <w:rPr>
                <w:rFonts w:ascii="Arial" w:hAnsi="Arial"/>
                <w:b/>
                <w:bCs/>
                <w:i/>
                <w:sz w:val="18"/>
              </w:rPr>
              <w:t>freqBandInfo</w:t>
            </w:r>
            <w:proofErr w:type="spellEnd"/>
          </w:p>
          <w:p w14:paraId="772CD202" w14:textId="77777777" w:rsidR="002215B0" w:rsidRPr="002C3D36" w:rsidRDefault="002215B0" w:rsidP="002215B0">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table </w:t>
            </w:r>
            <w:r w:rsidRPr="002C3D36">
              <w:rPr>
                <w:iCs/>
              </w:rPr>
              <w:t>6.2.4-1</w:t>
            </w:r>
            <w:r w:rsidRPr="002C3D36">
              <w:rPr>
                <w:iCs/>
                <w:lang w:eastAsia="en-GB"/>
              </w:rPr>
              <w:t>,</w:t>
            </w:r>
            <w:r w:rsidRPr="002C3D36">
              <w:rPr>
                <w:iCs/>
              </w:rPr>
              <w:t xml:space="preserve"> for UEs neither in CE nor BL UEs and TS 36.101 [42], table 6.2.4E-1, for UEs in CE or BL UEs, for the frequency band</w:t>
            </w:r>
            <w:r w:rsidRPr="002C3D36">
              <w:rPr>
                <w:iCs/>
                <w:lang w:eastAsia="en-GB"/>
              </w:rPr>
              <w:t xml:space="preserve"> </w:t>
            </w:r>
            <w:r w:rsidRPr="002C3D36">
              <w:rPr>
                <w:iCs/>
              </w:rPr>
              <w:t xml:space="preserve">in </w:t>
            </w:r>
            <w:proofErr w:type="spellStart"/>
            <w:r w:rsidRPr="002C3D36">
              <w:rPr>
                <w:i/>
                <w:iCs/>
              </w:rPr>
              <w:t>freqBandIndicator</w:t>
            </w:r>
            <w:proofErr w:type="spellEnd"/>
            <w:r w:rsidRPr="002C3D36">
              <w:rPr>
                <w:iCs/>
                <w:lang w:eastAsia="en-GB"/>
              </w:rPr>
              <w:t>. If E-UTRAN includes</w:t>
            </w:r>
            <w:r w:rsidRPr="002C3D36">
              <w:rPr>
                <w:i/>
                <w:iCs/>
                <w:lang w:eastAsia="en-GB"/>
              </w:rPr>
              <w:t xml:space="preserve"> freqBandInfo-v10l0</w:t>
            </w:r>
            <w:r w:rsidRPr="002C3D36">
              <w:rPr>
                <w:iCs/>
                <w:lang w:eastAsia="en-GB"/>
              </w:rPr>
              <w:t xml:space="preserve"> it includes the same number of entries, and listed in the same order, as in </w:t>
            </w:r>
            <w:r w:rsidRPr="002C3D36">
              <w:rPr>
                <w:i/>
                <w:iCs/>
                <w:lang w:eastAsia="en-GB"/>
              </w:rPr>
              <w:t>freqBandInfo-r10</w:t>
            </w:r>
            <w:r w:rsidRPr="002C3D36">
              <w:rPr>
                <w:iCs/>
                <w:lang w:eastAsia="en-GB"/>
              </w:rPr>
              <w:t>.</w:t>
            </w:r>
          </w:p>
        </w:tc>
      </w:tr>
      <w:tr w:rsidR="002215B0" w:rsidRPr="002C3D36" w14:paraId="498A5F9F" w14:textId="77777777" w:rsidTr="002215B0">
        <w:trPr>
          <w:gridAfter w:val="1"/>
          <w:wAfter w:w="6" w:type="dxa"/>
          <w:cantSplit/>
        </w:trPr>
        <w:tc>
          <w:tcPr>
            <w:tcW w:w="9639" w:type="dxa"/>
          </w:tcPr>
          <w:p w14:paraId="3F0F3FA4" w14:textId="77777777" w:rsidR="002215B0" w:rsidRPr="002C3D36" w:rsidRDefault="002215B0" w:rsidP="002215B0">
            <w:pPr>
              <w:pStyle w:val="TAL"/>
              <w:rPr>
                <w:b/>
                <w:i/>
              </w:rPr>
            </w:pPr>
            <w:proofErr w:type="spellStart"/>
            <w:r w:rsidRPr="002C3D36">
              <w:rPr>
                <w:b/>
                <w:i/>
              </w:rPr>
              <w:t>freqHoppingParametersDL</w:t>
            </w:r>
            <w:proofErr w:type="spellEnd"/>
          </w:p>
          <w:p w14:paraId="47094434" w14:textId="77777777" w:rsidR="002215B0" w:rsidRPr="002C3D36" w:rsidRDefault="002215B0" w:rsidP="002215B0">
            <w:pPr>
              <w:pStyle w:val="TAL"/>
            </w:pPr>
            <w:r w:rsidRPr="002C3D36">
              <w:rPr>
                <w:iCs/>
                <w:noProof/>
                <w:lang w:eastAsia="en-GB"/>
              </w:rPr>
              <w:t>Dow</w:t>
            </w:r>
            <w:r w:rsidRPr="002C3D36">
              <w:rPr>
                <w:rFonts w:eastAsia="SimSun"/>
                <w:iCs/>
                <w:noProof/>
                <w:lang w:eastAsia="zh-CN"/>
              </w:rPr>
              <w:t>n</w:t>
            </w:r>
            <w:r w:rsidRPr="002C3D36">
              <w:rPr>
                <w:iCs/>
                <w:noProof/>
                <w:lang w:eastAsia="en-GB"/>
              </w:rPr>
              <w:t>link frequency hopping parameters for BR versions of SI messages, MPDCCH/PDSCH of paging, MPDCCH/PDSCH of</w:t>
            </w:r>
            <w:r w:rsidRPr="002C3D36">
              <w:rPr>
                <w:rFonts w:eastAsia="SimSun"/>
                <w:iCs/>
                <w:noProof/>
                <w:lang w:eastAsia="zh-CN"/>
              </w:rPr>
              <w:t xml:space="preserve"> </w:t>
            </w:r>
            <w:r w:rsidRPr="002C3D36">
              <w:rPr>
                <w:iCs/>
                <w:noProof/>
                <w:lang w:eastAsia="en-GB"/>
              </w:rPr>
              <w:t xml:space="preserve">RAR/Msg4 and unicast MPDCCH/PDSCH. </w:t>
            </w:r>
            <w:r w:rsidRPr="002C3D36">
              <w:rPr>
                <w:rFonts w:eastAsia="SimSun"/>
                <w:iCs/>
                <w:noProof/>
                <w:lang w:eastAsia="zh-CN"/>
              </w:rPr>
              <w:t>If not present, the UE is not configured downlink frequency hopping.</w:t>
            </w:r>
          </w:p>
        </w:tc>
      </w:tr>
      <w:tr w:rsidR="002215B0" w:rsidRPr="002C3D36" w14:paraId="70C0E1E8" w14:textId="77777777" w:rsidTr="002215B0">
        <w:trPr>
          <w:gridAfter w:val="1"/>
          <w:wAfter w:w="6" w:type="dxa"/>
          <w:cantSplit/>
        </w:trPr>
        <w:tc>
          <w:tcPr>
            <w:tcW w:w="9639" w:type="dxa"/>
          </w:tcPr>
          <w:p w14:paraId="5C8343B5" w14:textId="77777777" w:rsidR="002215B0" w:rsidRPr="002C3D36" w:rsidRDefault="002215B0" w:rsidP="002215B0">
            <w:pPr>
              <w:keepNext/>
              <w:keepLines/>
              <w:spacing w:after="0"/>
              <w:rPr>
                <w:rFonts w:ascii="Arial" w:hAnsi="Arial"/>
                <w:b/>
                <w:bCs/>
                <w:i/>
                <w:sz w:val="18"/>
              </w:rPr>
            </w:pPr>
            <w:proofErr w:type="spellStart"/>
            <w:r w:rsidRPr="002C3D36">
              <w:rPr>
                <w:rFonts w:ascii="Arial" w:hAnsi="Arial"/>
                <w:b/>
                <w:bCs/>
                <w:i/>
                <w:sz w:val="18"/>
              </w:rPr>
              <w:t>gnss</w:t>
            </w:r>
            <w:proofErr w:type="spellEnd"/>
            <w:r w:rsidRPr="002C3D36">
              <w:rPr>
                <w:rFonts w:ascii="Arial" w:hAnsi="Arial"/>
                <w:b/>
                <w:bCs/>
                <w:i/>
                <w:sz w:val="18"/>
              </w:rPr>
              <w:t>-ID</w:t>
            </w:r>
          </w:p>
          <w:p w14:paraId="32C954A4" w14:textId="77777777" w:rsidR="002215B0" w:rsidRPr="002C3D36" w:rsidRDefault="002215B0" w:rsidP="002215B0">
            <w:pPr>
              <w:pStyle w:val="TAL"/>
            </w:pPr>
            <w:r w:rsidRPr="002C3D36">
              <w:rPr>
                <w:bCs/>
              </w:rPr>
              <w:t xml:space="preserve">The presence of this field indicates that the </w:t>
            </w:r>
            <w:proofErr w:type="spellStart"/>
            <w:r w:rsidRPr="002C3D36">
              <w:rPr>
                <w:bCs/>
                <w:i/>
              </w:rPr>
              <w:t>posSibType</w:t>
            </w:r>
            <w:proofErr w:type="spellEnd"/>
            <w:r w:rsidRPr="002C3D36" w:rsidDel="00AB582F">
              <w:rPr>
                <w:bCs/>
              </w:rPr>
              <w:t xml:space="preserve"> </w:t>
            </w:r>
            <w:r w:rsidRPr="002C3D36">
              <w:rPr>
                <w:bCs/>
              </w:rPr>
              <w:t>is for a specific GNSS.</w:t>
            </w:r>
          </w:p>
        </w:tc>
      </w:tr>
      <w:tr w:rsidR="002215B0" w:rsidRPr="002C3D36" w14:paraId="1B0C9097" w14:textId="77777777" w:rsidTr="002215B0">
        <w:trPr>
          <w:gridAfter w:val="1"/>
          <w:wAfter w:w="6" w:type="dxa"/>
          <w:cantSplit/>
        </w:trPr>
        <w:tc>
          <w:tcPr>
            <w:tcW w:w="9639" w:type="dxa"/>
          </w:tcPr>
          <w:p w14:paraId="32A76251" w14:textId="77777777" w:rsidR="002215B0" w:rsidRPr="002C3D36" w:rsidRDefault="002215B0" w:rsidP="002215B0">
            <w:pPr>
              <w:pStyle w:val="TAL"/>
              <w:rPr>
                <w:b/>
                <w:i/>
                <w:lang w:eastAsia="en-GB"/>
              </w:rPr>
            </w:pPr>
            <w:proofErr w:type="spellStart"/>
            <w:r w:rsidRPr="002C3D36">
              <w:rPr>
                <w:b/>
                <w:i/>
                <w:lang w:eastAsia="zh-CN"/>
              </w:rPr>
              <w:t>hsdn</w:t>
            </w:r>
            <w:proofErr w:type="spellEnd"/>
            <w:r w:rsidRPr="002C3D36">
              <w:rPr>
                <w:b/>
                <w:i/>
                <w:lang w:eastAsia="zh-CN"/>
              </w:rPr>
              <w:t>-</w:t>
            </w:r>
            <w:r w:rsidRPr="002C3D36">
              <w:rPr>
                <w:b/>
                <w:i/>
                <w:lang w:eastAsia="en-GB"/>
              </w:rPr>
              <w:t>Cell</w:t>
            </w:r>
          </w:p>
          <w:p w14:paraId="5A737998" w14:textId="77777777" w:rsidR="002215B0" w:rsidRPr="002C3D36" w:rsidRDefault="002215B0" w:rsidP="002215B0">
            <w:pPr>
              <w:pStyle w:val="TAL"/>
              <w:rPr>
                <w:b/>
                <w:bCs/>
                <w:i/>
                <w:noProof/>
                <w:lang w:eastAsia="zh-CN"/>
              </w:rPr>
            </w:pPr>
            <w:r w:rsidRPr="002C3D36">
              <w:rPr>
                <w:lang w:eastAsia="en-GB"/>
              </w:rPr>
              <w:t xml:space="preserve">This field indicates this is a </w:t>
            </w:r>
            <w:r w:rsidRPr="002C3D36">
              <w:rPr>
                <w:lang w:eastAsia="zh-CN"/>
              </w:rPr>
              <w:t xml:space="preserve">HSDN </w:t>
            </w:r>
            <w:r w:rsidRPr="002C3D36">
              <w:rPr>
                <w:lang w:eastAsia="en-GB"/>
              </w:rPr>
              <w:t>cell</w:t>
            </w:r>
            <w:r w:rsidRPr="002C3D36">
              <w:rPr>
                <w:lang w:eastAsia="zh-CN"/>
              </w:rPr>
              <w:t xml:space="preserve"> as specified in TS 36.304 [4].</w:t>
            </w:r>
          </w:p>
        </w:tc>
      </w:tr>
      <w:tr w:rsidR="002215B0" w:rsidRPr="002C3D36" w14:paraId="24420318"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13B890" w14:textId="77777777" w:rsidR="002215B0" w:rsidRPr="002C3D36" w:rsidRDefault="002215B0" w:rsidP="002215B0">
            <w:pPr>
              <w:pStyle w:val="TAL"/>
              <w:rPr>
                <w:b/>
                <w:i/>
                <w:lang w:eastAsia="en-GB"/>
              </w:rPr>
            </w:pPr>
            <w:proofErr w:type="spellStart"/>
            <w:r w:rsidRPr="002C3D36">
              <w:rPr>
                <w:b/>
                <w:i/>
                <w:lang w:eastAsia="en-GB"/>
              </w:rPr>
              <w:t>hyperSFN</w:t>
            </w:r>
            <w:proofErr w:type="spellEnd"/>
          </w:p>
          <w:p w14:paraId="2B9C3FA2" w14:textId="77777777" w:rsidR="002215B0" w:rsidRPr="002C3D36" w:rsidRDefault="002215B0" w:rsidP="002215B0">
            <w:pPr>
              <w:pStyle w:val="TAL"/>
              <w:rPr>
                <w:b/>
                <w:i/>
                <w:lang w:eastAsia="en-GB"/>
              </w:rPr>
            </w:pPr>
            <w:r w:rsidRPr="002C3D36">
              <w:rPr>
                <w:lang w:eastAsia="en-GB"/>
              </w:rPr>
              <w:t>Indicates hyper SFN which increments by one when the SFN wraps around.</w:t>
            </w:r>
          </w:p>
        </w:tc>
      </w:tr>
      <w:tr w:rsidR="002215B0" w:rsidRPr="002C3D36" w14:paraId="5ADA146F" w14:textId="77777777" w:rsidTr="002215B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7D7003" w14:textId="77777777" w:rsidR="002215B0" w:rsidRPr="002C3D36" w:rsidRDefault="002215B0" w:rsidP="002215B0">
            <w:pPr>
              <w:pStyle w:val="TAL"/>
              <w:rPr>
                <w:bCs/>
                <w:lang w:eastAsia="en-GB"/>
              </w:rPr>
            </w:pPr>
            <w:proofErr w:type="spellStart"/>
            <w:r w:rsidRPr="002C3D36">
              <w:rPr>
                <w:b/>
                <w:bCs/>
                <w:i/>
                <w:lang w:eastAsia="en-GB"/>
              </w:rPr>
              <w:t>iab</w:t>
            </w:r>
            <w:proofErr w:type="spellEnd"/>
            <w:r w:rsidRPr="002C3D36">
              <w:rPr>
                <w:b/>
                <w:bCs/>
                <w:i/>
                <w:lang w:eastAsia="en-GB"/>
              </w:rPr>
              <w:t>-Support</w:t>
            </w:r>
          </w:p>
          <w:p w14:paraId="4E3ED0B8" w14:textId="77777777" w:rsidR="002215B0" w:rsidRPr="002C3D36" w:rsidRDefault="002215B0" w:rsidP="002215B0">
            <w:pPr>
              <w:pStyle w:val="TAL"/>
              <w:rPr>
                <w:b/>
                <w:i/>
                <w:lang w:eastAsia="en-GB"/>
              </w:rPr>
            </w:pPr>
            <w:r w:rsidRPr="002C3D36">
              <w:rPr>
                <w:szCs w:val="22"/>
              </w:rPr>
              <w:t xml:space="preserve">This field combines both the support of IAB-node and the cell status for IAB-node. If the field is present, the cell supports IAB-nodes and the cell is also considered as a candidate for </w:t>
            </w:r>
            <w:r w:rsidRPr="002C3D36">
              <w:t>cell (re)selection for</w:t>
            </w:r>
            <w:r w:rsidRPr="002C3D36">
              <w:rPr>
                <w:szCs w:val="22"/>
              </w:rPr>
              <w:t xml:space="preserve"> IAB-nodes; if the field is absent, the cell does not support IAB and/or the cell is barred for IAB-node.</w:t>
            </w:r>
          </w:p>
        </w:tc>
      </w:tr>
      <w:tr w:rsidR="002215B0" w:rsidRPr="002C3D36" w14:paraId="77943371"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4ECE3F" w14:textId="77777777" w:rsidR="002215B0" w:rsidRPr="002C3D36" w:rsidRDefault="002215B0" w:rsidP="002215B0">
            <w:pPr>
              <w:pStyle w:val="TAL"/>
              <w:rPr>
                <w:b/>
                <w:bCs/>
                <w:i/>
                <w:noProof/>
                <w:lang w:eastAsia="en-GB"/>
              </w:rPr>
            </w:pPr>
            <w:r w:rsidRPr="002C3D36">
              <w:rPr>
                <w:b/>
                <w:bCs/>
                <w:i/>
                <w:noProof/>
                <w:lang w:eastAsia="en-GB"/>
              </w:rPr>
              <w:t>ims-EmergencySupport</w:t>
            </w:r>
          </w:p>
          <w:p w14:paraId="194B449E" w14:textId="77777777" w:rsidR="002215B0" w:rsidRPr="002C3D36" w:rsidRDefault="002215B0" w:rsidP="002215B0">
            <w:pPr>
              <w:pStyle w:val="TAL"/>
              <w:rPr>
                <w:b/>
                <w:i/>
                <w:noProof/>
                <w:lang w:eastAsia="en-GB"/>
              </w:rPr>
            </w:pPr>
            <w:r w:rsidRPr="002C3D36">
              <w:rPr>
                <w:noProof/>
                <w:lang w:eastAsia="en-GB"/>
              </w:rPr>
              <w:t>Indicates whether the cell supports IMS emergency bearer services via EPC for UEs in limited service mode. If absent, IMS emergency call via EPC is not supported by the network in the cell for UEs in limited service mode.</w:t>
            </w:r>
            <w:r w:rsidRPr="002C3D36">
              <w:rPr>
                <w:bCs/>
                <w:i/>
                <w:noProof/>
                <w:lang w:eastAsia="en-GB"/>
              </w:rPr>
              <w:t xml:space="preserve"> </w:t>
            </w:r>
            <w:r w:rsidRPr="002C3D36">
              <w:rPr>
                <w:lang w:eastAsia="en-GB"/>
              </w:rPr>
              <w:t>NOTE 2.</w:t>
            </w:r>
          </w:p>
        </w:tc>
      </w:tr>
      <w:tr w:rsidR="002215B0" w:rsidRPr="002C3D36" w14:paraId="52A63672" w14:textId="77777777" w:rsidTr="002215B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867249" w14:textId="77777777" w:rsidR="002215B0" w:rsidRPr="002C3D36" w:rsidRDefault="002215B0" w:rsidP="002215B0">
            <w:pPr>
              <w:pStyle w:val="TAL"/>
              <w:rPr>
                <w:b/>
                <w:bCs/>
                <w:i/>
                <w:lang w:eastAsia="en-GB"/>
              </w:rPr>
            </w:pPr>
            <w:r w:rsidRPr="002C3D36">
              <w:rPr>
                <w:b/>
                <w:bCs/>
                <w:i/>
                <w:lang w:eastAsia="en-GB"/>
              </w:rPr>
              <w:t>ims-EmergencySupport5GC</w:t>
            </w:r>
          </w:p>
          <w:p w14:paraId="3FDB144A" w14:textId="77777777" w:rsidR="002215B0" w:rsidRPr="002C3D36" w:rsidRDefault="002215B0" w:rsidP="002215B0">
            <w:pPr>
              <w:pStyle w:val="TAL"/>
              <w:rPr>
                <w:b/>
                <w:bCs/>
                <w:i/>
                <w:lang w:eastAsia="en-GB"/>
              </w:rPr>
            </w:pPr>
            <w:r w:rsidRPr="002C3D36">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2215B0" w:rsidRPr="002C3D36" w14:paraId="7A068793" w14:textId="77777777" w:rsidTr="002215B0">
        <w:tblPrEx>
          <w:tblLook w:val="0000" w:firstRow="0" w:lastRow="0" w:firstColumn="0" w:lastColumn="0" w:noHBand="0" w:noVBand="0"/>
        </w:tblPrEx>
        <w:trPr>
          <w:gridAfter w:val="1"/>
          <w:wAfter w:w="6" w:type="dxa"/>
          <w:cantSplit/>
          <w:ins w:id="81" w:author="Huawei" w:date="2021-07-07T16:39:00Z"/>
        </w:trPr>
        <w:tc>
          <w:tcPr>
            <w:tcW w:w="9639" w:type="dxa"/>
            <w:tcBorders>
              <w:top w:val="single" w:sz="4" w:space="0" w:color="808080"/>
              <w:left w:val="single" w:sz="4" w:space="0" w:color="808080"/>
              <w:bottom w:val="single" w:sz="4" w:space="0" w:color="808080"/>
              <w:right w:val="single" w:sz="4" w:space="0" w:color="808080"/>
            </w:tcBorders>
          </w:tcPr>
          <w:p w14:paraId="02C9C09C" w14:textId="06E5EDBA" w:rsidR="002215B0" w:rsidRPr="002215B0" w:rsidRDefault="002215B0" w:rsidP="002215B0">
            <w:pPr>
              <w:keepNext/>
              <w:keepLines/>
              <w:spacing w:after="0"/>
              <w:rPr>
                <w:ins w:id="82" w:author="Huawei" w:date="2021-07-07T16:39:00Z"/>
                <w:rFonts w:ascii="Arial" w:hAnsi="Arial"/>
                <w:b/>
                <w:i/>
                <w:sz w:val="18"/>
                <w:lang w:eastAsia="en-GB"/>
              </w:rPr>
            </w:pPr>
            <w:proofErr w:type="spellStart"/>
            <w:ins w:id="83" w:author="Huawei" w:date="2021-07-07T16:39:00Z">
              <w:r w:rsidRPr="002215B0">
                <w:rPr>
                  <w:rFonts w:ascii="Arial" w:hAnsi="Arial"/>
                  <w:b/>
                  <w:i/>
                  <w:sz w:val="18"/>
                  <w:lang w:eastAsia="en-GB"/>
                </w:rPr>
                <w:t>inactiveState</w:t>
              </w:r>
            </w:ins>
            <w:ins w:id="84" w:author="Huawei" w:date="2021-07-08T14:00:00Z">
              <w:r w:rsidR="00C92EF9">
                <w:rPr>
                  <w:rFonts w:ascii="Arial" w:hAnsi="Arial"/>
                  <w:b/>
                  <w:i/>
                  <w:sz w:val="18"/>
                  <w:lang w:eastAsia="en-GB"/>
                </w:rPr>
                <w:t>Enabled</w:t>
              </w:r>
            </w:ins>
            <w:proofErr w:type="spellEnd"/>
          </w:p>
          <w:p w14:paraId="42A2C904" w14:textId="14522010" w:rsidR="002215B0" w:rsidRPr="002215B0" w:rsidRDefault="002215B0" w:rsidP="00C92EF9">
            <w:pPr>
              <w:pStyle w:val="TAL"/>
              <w:rPr>
                <w:ins w:id="85" w:author="Huawei" w:date="2021-07-07T16:39:00Z"/>
              </w:rPr>
            </w:pPr>
            <w:ins w:id="86" w:author="Huawei" w:date="2021-07-07T16:39:00Z">
              <w:r w:rsidRPr="002215B0">
                <w:t>The presen</w:t>
              </w:r>
              <w:r>
                <w:t xml:space="preserve">ce of this field indicates that </w:t>
              </w:r>
              <w:r w:rsidRPr="002215B0">
                <w:t xml:space="preserve">RRC_INACTIVE state is </w:t>
              </w:r>
            </w:ins>
            <w:ins w:id="87" w:author="Huawei" w:date="2021-07-07T16:41:00Z">
              <w:r w:rsidR="00C92EF9">
                <w:t>enable</w:t>
              </w:r>
            </w:ins>
            <w:ins w:id="88" w:author="Huawei" w:date="2021-07-07T16:39:00Z">
              <w:r w:rsidRPr="002215B0">
                <w:t>d in the cell.</w:t>
              </w:r>
            </w:ins>
          </w:p>
        </w:tc>
      </w:tr>
      <w:tr w:rsidR="002215B0" w:rsidRPr="002C3D36" w14:paraId="38F2FFE1" w14:textId="77777777" w:rsidTr="002215B0">
        <w:trPr>
          <w:gridAfter w:val="1"/>
          <w:wAfter w:w="6" w:type="dxa"/>
          <w:cantSplit/>
        </w:trPr>
        <w:tc>
          <w:tcPr>
            <w:tcW w:w="9639" w:type="dxa"/>
          </w:tcPr>
          <w:p w14:paraId="4D838BE7" w14:textId="77777777" w:rsidR="002215B0" w:rsidRPr="002C3D36" w:rsidRDefault="002215B0" w:rsidP="002215B0">
            <w:pPr>
              <w:pStyle w:val="TAL"/>
              <w:rPr>
                <w:b/>
                <w:bCs/>
                <w:i/>
                <w:noProof/>
                <w:lang w:eastAsia="en-GB"/>
              </w:rPr>
            </w:pPr>
            <w:r w:rsidRPr="002C3D36">
              <w:rPr>
                <w:b/>
                <w:bCs/>
                <w:i/>
                <w:noProof/>
                <w:lang w:eastAsia="en-GB"/>
              </w:rPr>
              <w:t>intraFreqReselection</w:t>
            </w:r>
          </w:p>
          <w:p w14:paraId="4A9B0A9D" w14:textId="77777777" w:rsidR="002215B0" w:rsidRPr="002C3D36" w:rsidRDefault="002215B0" w:rsidP="002215B0">
            <w:pPr>
              <w:pStyle w:val="TAL"/>
              <w:rPr>
                <w:lang w:eastAsia="en-GB"/>
              </w:rPr>
            </w:pPr>
            <w:r w:rsidRPr="002C3D36">
              <w:rPr>
                <w:lang w:eastAsia="en-GB"/>
              </w:rPr>
              <w:t>Used to control cell reselection to intra-frequency cells when the highest ranked cell is barred, or treated as barred by the UE, as specified in TS 36.304 [4].</w:t>
            </w:r>
            <w:r w:rsidRPr="002C3D36">
              <w:rPr>
                <w:bCs/>
                <w:i/>
                <w:noProof/>
                <w:lang w:eastAsia="en-GB"/>
              </w:rPr>
              <w:t xml:space="preserve"> </w:t>
            </w:r>
            <w:r w:rsidRPr="002C3D36">
              <w:rPr>
                <w:lang w:eastAsia="en-GB"/>
              </w:rPr>
              <w:t>NOTE 2.</w:t>
            </w:r>
          </w:p>
        </w:tc>
      </w:tr>
      <w:tr w:rsidR="002215B0" w:rsidRPr="002C3D36" w14:paraId="27DEC1DE" w14:textId="77777777" w:rsidTr="002215B0">
        <w:trPr>
          <w:gridAfter w:val="1"/>
          <w:wAfter w:w="6" w:type="dxa"/>
          <w:cantSplit/>
        </w:trPr>
        <w:tc>
          <w:tcPr>
            <w:tcW w:w="9639" w:type="dxa"/>
          </w:tcPr>
          <w:p w14:paraId="5D4F2238" w14:textId="77777777" w:rsidR="002215B0" w:rsidRPr="002C3D36" w:rsidRDefault="002215B0" w:rsidP="002215B0">
            <w:pPr>
              <w:pStyle w:val="TAL"/>
              <w:rPr>
                <w:b/>
                <w:bCs/>
                <w:i/>
                <w:lang w:eastAsia="en-GB"/>
              </w:rPr>
            </w:pPr>
            <w:proofErr w:type="spellStart"/>
            <w:r w:rsidRPr="002C3D36">
              <w:rPr>
                <w:b/>
                <w:bCs/>
                <w:i/>
                <w:lang w:eastAsia="en-GB"/>
              </w:rPr>
              <w:t>multiBandInfoList</w:t>
            </w:r>
            <w:proofErr w:type="spellEnd"/>
          </w:p>
          <w:p w14:paraId="3FE0A31F" w14:textId="77777777" w:rsidR="002215B0" w:rsidRPr="002C3D36" w:rsidRDefault="002215B0" w:rsidP="002215B0">
            <w:pPr>
              <w:pStyle w:val="TAL"/>
              <w:rPr>
                <w:iCs/>
                <w:lang w:eastAsia="en-GB"/>
              </w:rPr>
            </w:pPr>
            <w:r w:rsidRPr="002C3D36">
              <w:rPr>
                <w:iCs/>
                <w:noProof/>
                <w:lang w:eastAsia="en-GB"/>
              </w:rPr>
              <w:t xml:space="preserve">A list of additional frequency band indicators, as defined in </w:t>
            </w:r>
            <w:r w:rsidRPr="002C3D36">
              <w:rPr>
                <w:iCs/>
                <w:lang w:eastAsia="en-GB"/>
              </w:rPr>
              <w:t xml:space="preserve">TS 36.101 [42], table 5.5-1, that the cell belongs to. If the UE supports the frequency band in the </w:t>
            </w:r>
            <w:proofErr w:type="spellStart"/>
            <w:r w:rsidRPr="002C3D36">
              <w:rPr>
                <w:i/>
                <w:iCs/>
                <w:lang w:eastAsia="en-GB"/>
              </w:rPr>
              <w:t>freqBandIndicator</w:t>
            </w:r>
            <w:proofErr w:type="spellEnd"/>
            <w:r w:rsidRPr="002C3D36">
              <w:rPr>
                <w:iCs/>
                <w:lang w:eastAsia="en-GB"/>
              </w:rPr>
              <w:t xml:space="preserve"> field it shall apply that frequency band. Otherwise, the UE shall apply the first listed band which it supports in the </w:t>
            </w:r>
            <w:proofErr w:type="spellStart"/>
            <w:r w:rsidRPr="002C3D36">
              <w:rPr>
                <w:i/>
                <w:iCs/>
                <w:lang w:eastAsia="en-GB"/>
              </w:rPr>
              <w:t>multiBandInfoList</w:t>
            </w:r>
            <w:proofErr w:type="spellEnd"/>
            <w:r w:rsidRPr="002C3D36">
              <w:rPr>
                <w:iCs/>
                <w:lang w:eastAsia="en-GB"/>
              </w:rPr>
              <w:t xml:space="preserve"> field. If E-UTRAN includes </w:t>
            </w:r>
            <w:r w:rsidRPr="002C3D36">
              <w:rPr>
                <w:i/>
                <w:lang w:eastAsia="en-GB"/>
              </w:rPr>
              <w:t>multiBandInfoList-v9e0</w:t>
            </w:r>
            <w:r w:rsidRPr="002C3D36">
              <w:rPr>
                <w:iCs/>
                <w:lang w:eastAsia="en-GB"/>
              </w:rPr>
              <w:t xml:space="preserve"> it includes the same number of entries, and listed in the same order, as in </w:t>
            </w:r>
            <w:proofErr w:type="spellStart"/>
            <w:r w:rsidRPr="002C3D36">
              <w:rPr>
                <w:i/>
                <w:lang w:eastAsia="en-GB"/>
              </w:rPr>
              <w:t>multiBandInfoList</w:t>
            </w:r>
            <w:proofErr w:type="spellEnd"/>
            <w:r w:rsidRPr="002C3D36">
              <w:rPr>
                <w:iCs/>
                <w:lang w:eastAsia="en-GB"/>
              </w:rPr>
              <w:t xml:space="preserve"> (i.e. without suffix). </w:t>
            </w:r>
            <w:r w:rsidRPr="002C3D36">
              <w:rPr>
                <w:bCs/>
                <w:noProof/>
                <w:lang w:eastAsia="ko-KR"/>
              </w:rPr>
              <w:t xml:space="preserve">See Annex D for more descriptions. The UE shall ignore the rule defined in this field description if </w:t>
            </w:r>
            <w:r w:rsidRPr="002C3D36">
              <w:rPr>
                <w:bCs/>
                <w:i/>
                <w:noProof/>
                <w:lang w:eastAsia="ko-KR"/>
              </w:rPr>
              <w:t>freqBandIndicatorPriority</w:t>
            </w:r>
            <w:r w:rsidRPr="002C3D36">
              <w:rPr>
                <w:b/>
                <w:bCs/>
                <w:i/>
                <w:noProof/>
                <w:lang w:eastAsia="ko-KR"/>
              </w:rPr>
              <w:t xml:space="preserve"> </w:t>
            </w:r>
            <w:r w:rsidRPr="002C3D36">
              <w:rPr>
                <w:bCs/>
                <w:noProof/>
                <w:lang w:eastAsia="zh-CN"/>
              </w:rPr>
              <w:t>is present and supported by the UE.</w:t>
            </w:r>
          </w:p>
        </w:tc>
      </w:tr>
      <w:tr w:rsidR="002215B0" w:rsidRPr="002C3D36" w14:paraId="710649F1" w14:textId="77777777" w:rsidTr="002215B0">
        <w:trPr>
          <w:gridAfter w:val="1"/>
          <w:wAfter w:w="6" w:type="dxa"/>
          <w:cantSplit/>
        </w:trPr>
        <w:tc>
          <w:tcPr>
            <w:tcW w:w="9639" w:type="dxa"/>
          </w:tcPr>
          <w:p w14:paraId="27C020D1" w14:textId="77777777" w:rsidR="002215B0" w:rsidRPr="002C3D36" w:rsidRDefault="002215B0" w:rsidP="002215B0">
            <w:pPr>
              <w:keepNext/>
              <w:keepLines/>
              <w:spacing w:after="0"/>
              <w:rPr>
                <w:rFonts w:ascii="Arial" w:hAnsi="Arial"/>
                <w:b/>
                <w:bCs/>
                <w:i/>
                <w:sz w:val="18"/>
              </w:rPr>
            </w:pPr>
            <w:r w:rsidRPr="002C3D36">
              <w:rPr>
                <w:rFonts w:ascii="Arial" w:hAnsi="Arial"/>
                <w:b/>
                <w:bCs/>
                <w:i/>
                <w:sz w:val="18"/>
              </w:rPr>
              <w:lastRenderedPageBreak/>
              <w:t>multiBandInfoList-v10j0</w:t>
            </w:r>
          </w:p>
          <w:p w14:paraId="10B7AA20" w14:textId="77777777" w:rsidR="002215B0" w:rsidRPr="002C3D36" w:rsidRDefault="002215B0" w:rsidP="002215B0">
            <w:pPr>
              <w:pStyle w:val="TAL"/>
              <w:rPr>
                <w:bCs/>
                <w:i/>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table </w:t>
            </w:r>
            <w:r w:rsidRPr="002C3D36">
              <w:rPr>
                <w:iCs/>
              </w:rPr>
              <w:t>6.2.4-1</w:t>
            </w:r>
            <w:r w:rsidRPr="002C3D36">
              <w:rPr>
                <w:iCs/>
                <w:lang w:eastAsia="en-GB"/>
              </w:rPr>
              <w:t>,</w:t>
            </w:r>
            <w:r w:rsidRPr="002C3D36">
              <w:rPr>
                <w:iCs/>
              </w:rPr>
              <w:t xml:space="preserve"> for UEs neither in CE nor BL UEs and TS 36.101 [42], table 6.2.4E-1, for UEs in CE or BL UEs, for the frequency bands</w:t>
            </w:r>
            <w:r w:rsidRPr="002C3D36">
              <w:rPr>
                <w:iCs/>
                <w:lang w:eastAsia="en-GB"/>
              </w:rPr>
              <w:t xml:space="preserve"> </w:t>
            </w:r>
            <w:r w:rsidRPr="002C3D36">
              <w:rPr>
                <w:iCs/>
              </w:rPr>
              <w:t xml:space="preserve">in </w:t>
            </w:r>
            <w:proofErr w:type="spellStart"/>
            <w:r w:rsidRPr="002C3D36">
              <w:rPr>
                <w:i/>
                <w:iCs/>
              </w:rPr>
              <w:t>multiBandInfoList</w:t>
            </w:r>
            <w:proofErr w:type="spellEnd"/>
            <w:r w:rsidRPr="002C3D36">
              <w:rPr>
                <w:iCs/>
              </w:rPr>
              <w:t xml:space="preserve"> (i.e. without suffix) and </w:t>
            </w:r>
            <w:r w:rsidRPr="002C3D36">
              <w:rPr>
                <w:i/>
                <w:iCs/>
              </w:rPr>
              <w:t>multiBandInfoList-v9e0</w:t>
            </w:r>
            <w:r w:rsidRPr="002C3D36">
              <w:rPr>
                <w:iCs/>
                <w:lang w:eastAsia="en-GB"/>
              </w:rPr>
              <w:t xml:space="preserve">. </w:t>
            </w:r>
            <w:r w:rsidRPr="002C3D36">
              <w:rPr>
                <w:iCs/>
              </w:rPr>
              <w:t xml:space="preserve">If E-UTRAN includes </w:t>
            </w:r>
            <w:r w:rsidRPr="002C3D36">
              <w:rPr>
                <w:i/>
                <w:iCs/>
              </w:rPr>
              <w:t>multiBandInfoList-v10j0</w:t>
            </w:r>
            <w:r w:rsidRPr="002C3D36">
              <w:rPr>
                <w:iCs/>
              </w:rPr>
              <w:t xml:space="preserve">, it includes the same number of entries, and listed in the same order, as in </w:t>
            </w:r>
            <w:proofErr w:type="spellStart"/>
            <w:r w:rsidRPr="002C3D36">
              <w:rPr>
                <w:i/>
                <w:iCs/>
              </w:rPr>
              <w:t>multiBandInfoList</w:t>
            </w:r>
            <w:proofErr w:type="spellEnd"/>
            <w:r w:rsidRPr="002C3D36">
              <w:rPr>
                <w:iCs/>
              </w:rPr>
              <w:t xml:space="preserve"> (i.e. without suffix). If E-UTRAN includes </w:t>
            </w:r>
            <w:r w:rsidRPr="002C3D36">
              <w:rPr>
                <w:i/>
                <w:iCs/>
              </w:rPr>
              <w:t>multiBandInfoList-v10l0</w:t>
            </w:r>
            <w:r w:rsidRPr="002C3D36">
              <w:rPr>
                <w:iCs/>
              </w:rPr>
              <w:t xml:space="preserve"> it includes the same number of entries, and listed in the same order, as in </w:t>
            </w:r>
            <w:r w:rsidRPr="002C3D36">
              <w:rPr>
                <w:i/>
                <w:iCs/>
              </w:rPr>
              <w:t>multiBandInfoList-v10j0</w:t>
            </w:r>
            <w:r w:rsidRPr="002C3D36">
              <w:rPr>
                <w:iCs/>
              </w:rPr>
              <w:t>.</w:t>
            </w:r>
          </w:p>
        </w:tc>
      </w:tr>
      <w:tr w:rsidR="002215B0" w:rsidRPr="002C3D36" w14:paraId="53C3C909" w14:textId="77777777" w:rsidTr="002215B0">
        <w:trPr>
          <w:gridAfter w:val="1"/>
          <w:wAfter w:w="6" w:type="dxa"/>
          <w:cantSplit/>
        </w:trPr>
        <w:tc>
          <w:tcPr>
            <w:tcW w:w="9639" w:type="dxa"/>
          </w:tcPr>
          <w:p w14:paraId="194F84DC" w14:textId="77777777" w:rsidR="002215B0" w:rsidRPr="002C3D36" w:rsidRDefault="002215B0" w:rsidP="002215B0">
            <w:pPr>
              <w:pStyle w:val="TAL"/>
              <w:rPr>
                <w:b/>
                <w:bCs/>
                <w:i/>
                <w:noProof/>
                <w:lang w:eastAsia="en-GB"/>
              </w:rPr>
            </w:pPr>
            <w:r w:rsidRPr="002C3D36">
              <w:rPr>
                <w:b/>
                <w:bCs/>
                <w:i/>
                <w:noProof/>
                <w:lang w:eastAsia="en-GB"/>
              </w:rPr>
              <w:t>plmn-IdentityList</w:t>
            </w:r>
          </w:p>
          <w:p w14:paraId="1AA8AB64" w14:textId="77777777" w:rsidR="002215B0" w:rsidRPr="002C3D36" w:rsidRDefault="002215B0" w:rsidP="002215B0">
            <w:pPr>
              <w:pStyle w:val="TAL"/>
              <w:rPr>
                <w:bCs/>
                <w:noProof/>
                <w:lang w:eastAsia="en-GB"/>
              </w:rPr>
            </w:pPr>
            <w:r w:rsidRPr="002C3D36">
              <w:rPr>
                <w:bCs/>
                <w:noProof/>
                <w:lang w:eastAsia="en-GB"/>
              </w:rPr>
              <w:t xml:space="preserve">List of PLMN identities. The first listed </w:t>
            </w:r>
            <w:r w:rsidRPr="002C3D36">
              <w:rPr>
                <w:bCs/>
                <w:i/>
                <w:noProof/>
                <w:lang w:eastAsia="en-GB"/>
              </w:rPr>
              <w:t>PLMN-Identity</w:t>
            </w:r>
            <w:r w:rsidRPr="002C3D36">
              <w:rPr>
                <w:bCs/>
                <w:noProof/>
                <w:lang w:eastAsia="en-GB"/>
              </w:rPr>
              <w:t xml:space="preserve"> is the primary PLMN.</w:t>
            </w:r>
            <w:r w:rsidRPr="002C3D36">
              <w:rPr>
                <w:bCs/>
                <w:i/>
                <w:noProof/>
                <w:lang w:eastAsia="en-GB"/>
              </w:rPr>
              <w:t xml:space="preserve"> </w:t>
            </w:r>
            <w:r w:rsidRPr="002C3D36">
              <w:rPr>
                <w:bCs/>
                <w:noProof/>
                <w:lang w:eastAsia="en-GB"/>
              </w:rPr>
              <w:t xml:space="preserve">If </w:t>
            </w:r>
            <w:r w:rsidRPr="002C3D36">
              <w:rPr>
                <w:i/>
              </w:rPr>
              <w:t>plmn-IdentityList-v1530</w:t>
            </w:r>
            <w:r w:rsidRPr="002C3D36">
              <w:t xml:space="preserve"> is included, E-UTRAN includes the same number of entries, and listed in the same order, as in </w:t>
            </w:r>
            <w:proofErr w:type="spellStart"/>
            <w:r w:rsidRPr="002C3D36">
              <w:rPr>
                <w:i/>
              </w:rPr>
              <w:t>plmn-IdentityList</w:t>
            </w:r>
            <w:proofErr w:type="spellEnd"/>
            <w:r w:rsidRPr="002C3D36">
              <w:t xml:space="preserve"> (without suffix). </w:t>
            </w:r>
            <w:r w:rsidRPr="002C3D36">
              <w:rPr>
                <w:bCs/>
                <w:noProof/>
                <w:lang w:eastAsia="en-GB"/>
              </w:rPr>
              <w:t xml:space="preserve">If </w:t>
            </w:r>
            <w:r w:rsidRPr="002C3D36">
              <w:rPr>
                <w:i/>
              </w:rPr>
              <w:t>plmn-IdentityList-v1610</w:t>
            </w:r>
            <w:r w:rsidRPr="002C3D36">
              <w:t xml:space="preserve"> is included, E-UTRAN includes the same number of entries, and listed in the same order, as in </w:t>
            </w:r>
            <w:r w:rsidRPr="002C3D36">
              <w:rPr>
                <w:i/>
              </w:rPr>
              <w:t>plmn-IdentityList-r15</w:t>
            </w:r>
            <w:r w:rsidRPr="002C3D36">
              <w:t xml:space="preserve">. </w:t>
            </w:r>
            <w:r w:rsidRPr="002C3D36">
              <w:rPr>
                <w:lang w:eastAsia="en-GB"/>
              </w:rPr>
              <w:t>NOTE 2.</w:t>
            </w:r>
          </w:p>
        </w:tc>
      </w:tr>
      <w:tr w:rsidR="002215B0" w:rsidRPr="002C3D36" w14:paraId="10671604" w14:textId="77777777" w:rsidTr="002215B0">
        <w:tblPrEx>
          <w:tblLook w:val="0000" w:firstRow="0" w:lastRow="0" w:firstColumn="0" w:lastColumn="0" w:noHBand="0" w:noVBand="0"/>
        </w:tblPrEx>
        <w:trPr>
          <w:gridAfter w:val="1"/>
          <w:wAfter w:w="6" w:type="dxa"/>
          <w:cantSplit/>
        </w:trPr>
        <w:tc>
          <w:tcPr>
            <w:tcW w:w="9639" w:type="dxa"/>
          </w:tcPr>
          <w:p w14:paraId="19043078" w14:textId="77777777" w:rsidR="002215B0" w:rsidRPr="002C3D36" w:rsidRDefault="002215B0" w:rsidP="002215B0">
            <w:pPr>
              <w:pStyle w:val="TAL"/>
              <w:rPr>
                <w:b/>
                <w:bCs/>
                <w:i/>
                <w:lang w:eastAsia="zh-CN"/>
              </w:rPr>
            </w:pPr>
            <w:proofErr w:type="spellStart"/>
            <w:r w:rsidRPr="002C3D36">
              <w:rPr>
                <w:b/>
                <w:bCs/>
                <w:i/>
                <w:lang w:eastAsia="en-GB"/>
              </w:rPr>
              <w:t>plmn</w:t>
            </w:r>
            <w:proofErr w:type="spellEnd"/>
            <w:r w:rsidRPr="002C3D36">
              <w:rPr>
                <w:b/>
                <w:bCs/>
                <w:i/>
                <w:lang w:eastAsia="en-GB"/>
              </w:rPr>
              <w:t>-Index</w:t>
            </w:r>
          </w:p>
          <w:p w14:paraId="50C42909" w14:textId="77777777" w:rsidR="002215B0" w:rsidRPr="002C3D36" w:rsidRDefault="002215B0" w:rsidP="002215B0">
            <w:pPr>
              <w:pStyle w:val="TAL"/>
              <w:rPr>
                <w:b/>
                <w:bCs/>
                <w:i/>
                <w:lang w:eastAsia="en-GB"/>
              </w:rPr>
            </w:pPr>
            <w:r w:rsidRPr="002C3D36">
              <w:rPr>
                <w:lang w:eastAsia="en-GB"/>
              </w:rPr>
              <w:t xml:space="preserve">Index of the PLMN </w:t>
            </w:r>
            <w:r w:rsidRPr="002C3D36">
              <w:rPr>
                <w:lang w:eastAsia="zh-CN"/>
              </w:rPr>
              <w:t xml:space="preserve">in </w:t>
            </w:r>
            <w:r w:rsidRPr="002C3D36">
              <w:rPr>
                <w:lang w:eastAsia="en-GB"/>
              </w:rPr>
              <w:t xml:space="preserve">the </w:t>
            </w:r>
            <w:proofErr w:type="spellStart"/>
            <w:r w:rsidRPr="002C3D36">
              <w:rPr>
                <w:i/>
                <w:lang w:eastAsia="en-GB"/>
              </w:rPr>
              <w:t>plmn-IdentityList</w:t>
            </w:r>
            <w:proofErr w:type="spellEnd"/>
            <w:r w:rsidRPr="002C3D36">
              <w:rPr>
                <w:lang w:eastAsia="en-GB"/>
              </w:rPr>
              <w:t xml:space="preserve"> fields included in SIB1 </w:t>
            </w:r>
            <w:r w:rsidRPr="002C3D36">
              <w:rPr>
                <w:lang w:eastAsia="zh-CN"/>
              </w:rPr>
              <w:t>for EPC, indicating the same PLMN ID is connected to 5GC</w:t>
            </w:r>
            <w:r w:rsidRPr="002C3D36">
              <w:rPr>
                <w:lang w:eastAsia="en-GB"/>
              </w:rPr>
              <w:t xml:space="preserve">. Value 1 indicates the 1st PLMN in the 1st </w:t>
            </w:r>
            <w:proofErr w:type="spellStart"/>
            <w:r w:rsidRPr="002C3D36">
              <w:rPr>
                <w:i/>
                <w:lang w:eastAsia="en-GB"/>
              </w:rPr>
              <w:t>plmn-IdentityList</w:t>
            </w:r>
            <w:proofErr w:type="spellEnd"/>
            <w:r w:rsidRPr="002C3D36">
              <w:rPr>
                <w:lang w:eastAsia="en-GB"/>
              </w:rPr>
              <w:t xml:space="preserve"> included in SIB1, value 2 indicates the 2nd PLMN in the</w:t>
            </w:r>
            <w:r w:rsidRPr="002C3D36">
              <w:t xml:space="preserve"> </w:t>
            </w:r>
            <w:r w:rsidRPr="002C3D36">
              <w:rPr>
                <w:lang w:eastAsia="en-GB"/>
              </w:rPr>
              <w:t xml:space="preserve">same </w:t>
            </w:r>
            <w:proofErr w:type="spellStart"/>
            <w:r w:rsidRPr="002C3D36">
              <w:rPr>
                <w:i/>
                <w:lang w:eastAsia="en-GB"/>
              </w:rPr>
              <w:t>plmn-IdentityList</w:t>
            </w:r>
            <w:proofErr w:type="spellEnd"/>
            <w:r w:rsidRPr="002C3D36">
              <w:rPr>
                <w:lang w:eastAsia="en-GB"/>
              </w:rPr>
              <w:t xml:space="preserve">, or when no more PLMNs are present within the same </w:t>
            </w:r>
            <w:proofErr w:type="spellStart"/>
            <w:r w:rsidRPr="002C3D36">
              <w:rPr>
                <w:i/>
                <w:lang w:eastAsia="en-GB"/>
              </w:rPr>
              <w:t>plmn-IdentityList</w:t>
            </w:r>
            <w:proofErr w:type="spellEnd"/>
            <w:r w:rsidRPr="002C3D36">
              <w:rPr>
                <w:lang w:eastAsia="en-GB"/>
              </w:rPr>
              <w:t xml:space="preserve">, then the PLMN listed 1st in the subsequent </w:t>
            </w:r>
            <w:proofErr w:type="spellStart"/>
            <w:r w:rsidRPr="002C3D36">
              <w:rPr>
                <w:i/>
                <w:lang w:eastAsia="en-GB"/>
              </w:rPr>
              <w:t>plmn-IdentityList</w:t>
            </w:r>
            <w:proofErr w:type="spellEnd"/>
            <w:r w:rsidRPr="002C3D36">
              <w:rPr>
                <w:lang w:eastAsia="en-GB"/>
              </w:rPr>
              <w:t xml:space="preserve"> within the same SIB1 and so on. NOTE 6.</w:t>
            </w:r>
          </w:p>
        </w:tc>
      </w:tr>
      <w:tr w:rsidR="002215B0" w:rsidRPr="002C3D36" w14:paraId="05C1CE79" w14:textId="77777777" w:rsidTr="002215B0">
        <w:trPr>
          <w:gridAfter w:val="1"/>
          <w:wAfter w:w="6" w:type="dxa"/>
          <w:cantSplit/>
        </w:trPr>
        <w:tc>
          <w:tcPr>
            <w:tcW w:w="9639" w:type="dxa"/>
          </w:tcPr>
          <w:p w14:paraId="5DC43F77" w14:textId="77777777" w:rsidR="002215B0" w:rsidRPr="002C3D36" w:rsidRDefault="002215B0" w:rsidP="002215B0">
            <w:pPr>
              <w:pStyle w:val="TAL"/>
              <w:rPr>
                <w:b/>
                <w:bCs/>
                <w:i/>
                <w:noProof/>
                <w:lang w:eastAsia="en-GB"/>
              </w:rPr>
            </w:pPr>
            <w:r w:rsidRPr="002C3D36">
              <w:rPr>
                <w:b/>
                <w:bCs/>
                <w:i/>
                <w:noProof/>
                <w:lang w:eastAsia="en-GB"/>
              </w:rPr>
              <w:t>p-Max</w:t>
            </w:r>
          </w:p>
          <w:p w14:paraId="4CC391EB" w14:textId="77777777" w:rsidR="002215B0" w:rsidRPr="002C3D36" w:rsidRDefault="002215B0" w:rsidP="002215B0">
            <w:pPr>
              <w:pStyle w:val="TAL"/>
              <w:rPr>
                <w:iCs/>
                <w:lang w:eastAsia="en-GB"/>
              </w:rPr>
            </w:pPr>
            <w:r w:rsidRPr="002C3D36">
              <w:rPr>
                <w:iCs/>
                <w:lang w:eastAsia="en-GB"/>
              </w:rPr>
              <w:t>Value applicable for the cell. If absent the UE applies the maximum power according to its capability as specified in TS 36.101 [42], clause 6.2.2.</w:t>
            </w:r>
            <w:r w:rsidRPr="002C3D36">
              <w:rPr>
                <w:bCs/>
                <w:i/>
                <w:noProof/>
                <w:lang w:eastAsia="en-GB"/>
              </w:rPr>
              <w:t xml:space="preserve"> </w:t>
            </w:r>
            <w:r w:rsidRPr="002C3D36">
              <w:rPr>
                <w:lang w:eastAsia="en-GB"/>
              </w:rPr>
              <w:t>NOTE 2.</w:t>
            </w:r>
            <w:r w:rsidRPr="002C3D36">
              <w:rPr>
                <w:szCs w:val="22"/>
                <w:lang w:eastAsia="en-GB"/>
              </w:rPr>
              <w:t xml:space="preserve"> This field is ignored by IAB-MT</w:t>
            </w:r>
            <w:r w:rsidRPr="002C3D36">
              <w:rPr>
                <w:szCs w:val="22"/>
                <w:lang w:eastAsia="sv-SE"/>
              </w:rPr>
              <w:t>.</w:t>
            </w:r>
            <w:r w:rsidRPr="002C3D36">
              <w:rPr>
                <w:szCs w:val="22"/>
                <w:lang w:eastAsia="en-GB"/>
              </w:rPr>
              <w:t xml:space="preserve"> The IAB-MT applies output power and emissions requirements, as specified in TS 38.174 [107]</w:t>
            </w:r>
            <w:r w:rsidRPr="002C3D36">
              <w:rPr>
                <w:szCs w:val="22"/>
                <w:lang w:eastAsia="sv-SE"/>
              </w:rPr>
              <w:t>.</w:t>
            </w:r>
          </w:p>
        </w:tc>
      </w:tr>
      <w:tr w:rsidR="002215B0" w:rsidRPr="002C3D36" w14:paraId="69C21ECE" w14:textId="77777777" w:rsidTr="002215B0">
        <w:trPr>
          <w:gridAfter w:val="1"/>
          <w:wAfter w:w="6" w:type="dxa"/>
          <w:cantSplit/>
        </w:trPr>
        <w:tc>
          <w:tcPr>
            <w:tcW w:w="9639" w:type="dxa"/>
          </w:tcPr>
          <w:p w14:paraId="771AB339" w14:textId="77777777" w:rsidR="002215B0" w:rsidRPr="002C3D36" w:rsidRDefault="002215B0" w:rsidP="002215B0">
            <w:pPr>
              <w:pStyle w:val="TAL"/>
              <w:rPr>
                <w:b/>
                <w:i/>
              </w:rPr>
            </w:pPr>
            <w:proofErr w:type="spellStart"/>
            <w:r w:rsidRPr="002C3D36">
              <w:rPr>
                <w:b/>
                <w:i/>
              </w:rPr>
              <w:t>posSIB-MappingInfo</w:t>
            </w:r>
            <w:proofErr w:type="spellEnd"/>
          </w:p>
          <w:p w14:paraId="565A858C" w14:textId="77777777" w:rsidR="002215B0" w:rsidRPr="002C3D36" w:rsidRDefault="002215B0" w:rsidP="002215B0">
            <w:pPr>
              <w:pStyle w:val="TAL"/>
              <w:rPr>
                <w:b/>
                <w:bCs/>
                <w:i/>
                <w:noProof/>
                <w:lang w:eastAsia="en-GB"/>
              </w:rPr>
            </w:pPr>
            <w:r w:rsidRPr="002C3D36">
              <w:rPr>
                <w:lang w:eastAsia="en-GB"/>
              </w:rPr>
              <w:t xml:space="preserve">List of the </w:t>
            </w:r>
            <w:proofErr w:type="spellStart"/>
            <w:r w:rsidRPr="002C3D36">
              <w:rPr>
                <w:lang w:eastAsia="en-GB"/>
              </w:rPr>
              <w:t>posSIBs</w:t>
            </w:r>
            <w:proofErr w:type="spellEnd"/>
            <w:r w:rsidRPr="002C3D36">
              <w:rPr>
                <w:lang w:eastAsia="en-GB"/>
              </w:rPr>
              <w:t xml:space="preserve"> mapped to this </w:t>
            </w:r>
            <w:proofErr w:type="spellStart"/>
            <w:r w:rsidRPr="002C3D36">
              <w:rPr>
                <w:i/>
                <w:iCs/>
                <w:lang w:eastAsia="en-GB"/>
              </w:rPr>
              <w:t>SystemInformation</w:t>
            </w:r>
            <w:proofErr w:type="spellEnd"/>
            <w:r w:rsidRPr="002C3D36">
              <w:rPr>
                <w:i/>
                <w:iCs/>
                <w:lang w:eastAsia="en-GB"/>
              </w:rPr>
              <w:t xml:space="preserve"> </w:t>
            </w:r>
            <w:r w:rsidRPr="002C3D36">
              <w:rPr>
                <w:iCs/>
                <w:lang w:eastAsia="en-GB"/>
              </w:rPr>
              <w:t>message.</w:t>
            </w:r>
          </w:p>
        </w:tc>
      </w:tr>
      <w:tr w:rsidR="002215B0" w:rsidRPr="002C3D36" w14:paraId="5B87FD71" w14:textId="77777777" w:rsidTr="002215B0">
        <w:trPr>
          <w:gridAfter w:val="1"/>
          <w:wAfter w:w="6" w:type="dxa"/>
          <w:cantSplit/>
        </w:trPr>
        <w:tc>
          <w:tcPr>
            <w:tcW w:w="9639" w:type="dxa"/>
          </w:tcPr>
          <w:p w14:paraId="5724A199" w14:textId="77777777" w:rsidR="002215B0" w:rsidRPr="002C3D36" w:rsidRDefault="002215B0" w:rsidP="002215B0">
            <w:pPr>
              <w:pStyle w:val="TAL"/>
              <w:rPr>
                <w:b/>
                <w:bCs/>
                <w:i/>
                <w:noProof/>
                <w:lang w:eastAsia="en-GB"/>
              </w:rPr>
            </w:pPr>
            <w:r w:rsidRPr="002C3D36">
              <w:rPr>
                <w:b/>
                <w:bCs/>
                <w:i/>
                <w:noProof/>
                <w:lang w:eastAsia="en-GB"/>
              </w:rPr>
              <w:t>posSibType</w:t>
            </w:r>
          </w:p>
          <w:p w14:paraId="33583F7A" w14:textId="77777777" w:rsidR="002215B0" w:rsidRPr="002C3D36" w:rsidRDefault="002215B0" w:rsidP="002215B0">
            <w:pPr>
              <w:pStyle w:val="TAL"/>
              <w:rPr>
                <w:b/>
                <w:bCs/>
                <w:i/>
                <w:noProof/>
                <w:lang w:eastAsia="en-GB"/>
              </w:rPr>
            </w:pPr>
            <w:r w:rsidRPr="002C3D36">
              <w:rPr>
                <w:bCs/>
                <w:noProof/>
                <w:lang w:eastAsia="en-GB"/>
              </w:rPr>
              <w:t>The positioning SIB type is defined in TS 36.355 [54].</w:t>
            </w:r>
          </w:p>
        </w:tc>
      </w:tr>
      <w:tr w:rsidR="002215B0" w:rsidRPr="002C3D36" w14:paraId="3CF41884" w14:textId="77777777" w:rsidTr="002215B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B12B4E4" w14:textId="77777777" w:rsidR="002215B0" w:rsidRPr="002C3D36" w:rsidRDefault="002215B0" w:rsidP="002215B0">
            <w:pPr>
              <w:pStyle w:val="TAL"/>
              <w:rPr>
                <w:b/>
                <w:bCs/>
                <w:i/>
                <w:noProof/>
                <w:lang w:eastAsia="en-GB"/>
              </w:rPr>
            </w:pPr>
            <w:r w:rsidRPr="002C3D36">
              <w:rPr>
                <w:b/>
                <w:bCs/>
                <w:i/>
                <w:noProof/>
                <w:lang w:eastAsia="en-GB"/>
              </w:rPr>
              <w:t>q-QualMin</w:t>
            </w:r>
          </w:p>
          <w:p w14:paraId="67B24453" w14:textId="77777777" w:rsidR="002215B0" w:rsidRPr="002C3D36" w:rsidRDefault="002215B0" w:rsidP="002215B0">
            <w:pPr>
              <w:pStyle w:val="TAL"/>
              <w:rPr>
                <w:b/>
                <w:bCs/>
                <w:iCs/>
                <w:noProof/>
                <w:lang w:eastAsia="en-GB"/>
              </w:rPr>
            </w:pPr>
            <w:r w:rsidRPr="002C3D36">
              <w:rPr>
                <w:lang w:eastAsia="en-GB"/>
              </w:rPr>
              <w:t>Parameter "</w:t>
            </w:r>
            <w:proofErr w:type="spellStart"/>
            <w:r w:rsidRPr="002C3D36">
              <w:rPr>
                <w:lang w:eastAsia="en-GB"/>
              </w:rPr>
              <w:t>Q</w:t>
            </w:r>
            <w:r w:rsidRPr="002C3D36">
              <w:rPr>
                <w:vertAlign w:val="subscript"/>
                <w:lang w:eastAsia="en-GB"/>
              </w:rPr>
              <w:t>qualmin</w:t>
            </w:r>
            <w:proofErr w:type="spellEnd"/>
            <w:r w:rsidRPr="002C3D36">
              <w:rPr>
                <w:lang w:eastAsia="en-GB"/>
              </w:rPr>
              <w:t xml:space="preserve">" in TS 36.304 [4]. If </w:t>
            </w:r>
            <w:r w:rsidRPr="002C3D36">
              <w:rPr>
                <w:i/>
                <w:iCs/>
                <w:lang w:eastAsia="en-GB"/>
              </w:rPr>
              <w:t>cellSelectionInfo-v920</w:t>
            </w:r>
            <w:r w:rsidRPr="002C3D36">
              <w:rPr>
                <w:lang w:eastAsia="en-GB"/>
              </w:rPr>
              <w:t xml:space="preserve"> is not present, the UE applies the (default) value of negative infinity for </w:t>
            </w:r>
            <w:proofErr w:type="spellStart"/>
            <w:r w:rsidRPr="002C3D36">
              <w:rPr>
                <w:lang w:eastAsia="en-GB"/>
              </w:rPr>
              <w:t>Q</w:t>
            </w:r>
            <w:r w:rsidRPr="002C3D36">
              <w:rPr>
                <w:vertAlign w:val="subscript"/>
                <w:lang w:eastAsia="en-GB"/>
              </w:rPr>
              <w:t>qualmin</w:t>
            </w:r>
            <w:proofErr w:type="spellEnd"/>
            <w:r w:rsidRPr="002C3D36">
              <w:rPr>
                <w:lang w:eastAsia="en-GB"/>
              </w:rPr>
              <w:t>.</w:t>
            </w:r>
            <w:r w:rsidRPr="002C3D36">
              <w:rPr>
                <w:lang w:eastAsia="zh-CN"/>
              </w:rPr>
              <w:t xml:space="preserve"> NOTE 1.</w:t>
            </w:r>
          </w:p>
        </w:tc>
      </w:tr>
      <w:tr w:rsidR="002215B0" w:rsidRPr="002C3D36" w14:paraId="7540896A" w14:textId="77777777" w:rsidTr="002215B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B5D5D29" w14:textId="77777777" w:rsidR="002215B0" w:rsidRPr="002C3D36" w:rsidRDefault="002215B0" w:rsidP="002215B0">
            <w:pPr>
              <w:pStyle w:val="TAL"/>
              <w:rPr>
                <w:b/>
                <w:bCs/>
                <w:i/>
                <w:noProof/>
                <w:lang w:eastAsia="zh-CN"/>
              </w:rPr>
            </w:pPr>
            <w:r w:rsidRPr="002C3D36">
              <w:rPr>
                <w:b/>
                <w:bCs/>
                <w:i/>
                <w:noProof/>
                <w:lang w:eastAsia="en-GB"/>
              </w:rPr>
              <w:t>q-QualMin</w:t>
            </w:r>
            <w:r w:rsidRPr="002C3D36">
              <w:rPr>
                <w:b/>
                <w:bCs/>
                <w:i/>
                <w:noProof/>
                <w:lang w:eastAsia="zh-CN"/>
              </w:rPr>
              <w:t>RSR</w:t>
            </w:r>
            <w:r w:rsidRPr="002C3D36">
              <w:rPr>
                <w:b/>
                <w:bCs/>
                <w:i/>
                <w:noProof/>
                <w:lang w:eastAsia="en-GB"/>
              </w:rPr>
              <w:t>Q-</w:t>
            </w:r>
            <w:r w:rsidRPr="002C3D36">
              <w:rPr>
                <w:b/>
                <w:bCs/>
                <w:i/>
                <w:noProof/>
                <w:lang w:eastAsia="zh-CN"/>
              </w:rPr>
              <w:t>On</w:t>
            </w:r>
            <w:r w:rsidRPr="002C3D36">
              <w:rPr>
                <w:b/>
                <w:bCs/>
                <w:i/>
                <w:noProof/>
                <w:lang w:eastAsia="en-GB"/>
              </w:rPr>
              <w:t>AllSymbols</w:t>
            </w:r>
          </w:p>
          <w:p w14:paraId="47CBEC99" w14:textId="77777777" w:rsidR="002215B0" w:rsidRPr="002C3D36" w:rsidRDefault="002215B0" w:rsidP="002215B0">
            <w:pPr>
              <w:pStyle w:val="TAL"/>
              <w:rPr>
                <w:b/>
                <w:bCs/>
                <w:i/>
                <w:noProof/>
                <w:lang w:eastAsia="zh-CN"/>
              </w:rPr>
            </w:pPr>
            <w:r w:rsidRPr="002C3D36">
              <w:rPr>
                <w:lang w:eastAsia="en-GB"/>
              </w:rPr>
              <w:t>If this field is present</w:t>
            </w:r>
            <w:r w:rsidRPr="002C3D36">
              <w:rPr>
                <w:lang w:eastAsia="zh-CN"/>
              </w:rPr>
              <w:t xml:space="preserve"> and supported by the UE</w:t>
            </w:r>
            <w:r w:rsidRPr="002C3D36">
              <w:rPr>
                <w:lang w:eastAsia="en-GB"/>
              </w:rPr>
              <w:t xml:space="preserve">, the UE shall, when performing RSRQ measurements, </w:t>
            </w:r>
            <w:r w:rsidRPr="002C3D36">
              <w:rPr>
                <w:lang w:eastAsia="zh-CN"/>
              </w:rPr>
              <w:t xml:space="preserve">perform RSRQ measurement on all OFDM symbols </w:t>
            </w:r>
            <w:r w:rsidRPr="002C3D36">
              <w:rPr>
                <w:lang w:eastAsia="en-GB"/>
              </w:rPr>
              <w:t>in accordance with TS 36.</w:t>
            </w:r>
            <w:r w:rsidRPr="002C3D36">
              <w:rPr>
                <w:lang w:eastAsia="zh-CN"/>
              </w:rPr>
              <w:t>214</w:t>
            </w:r>
            <w:r w:rsidRPr="002C3D36">
              <w:rPr>
                <w:lang w:eastAsia="en-GB"/>
              </w:rPr>
              <w:t xml:space="preserve"> [</w:t>
            </w:r>
            <w:r w:rsidRPr="002C3D36">
              <w:rPr>
                <w:lang w:eastAsia="zh-CN"/>
              </w:rPr>
              <w:t>48</w:t>
            </w:r>
            <w:r w:rsidRPr="002C3D36">
              <w:rPr>
                <w:lang w:eastAsia="en-GB"/>
              </w:rPr>
              <w:t>]. NOTE 1.</w:t>
            </w:r>
          </w:p>
        </w:tc>
      </w:tr>
      <w:tr w:rsidR="002215B0" w:rsidRPr="002C3D36" w14:paraId="70FEFCAB"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E48D8F" w14:textId="77777777" w:rsidR="002215B0" w:rsidRPr="002C3D36" w:rsidRDefault="002215B0" w:rsidP="002215B0">
            <w:pPr>
              <w:pStyle w:val="TAL"/>
              <w:rPr>
                <w:b/>
                <w:bCs/>
                <w:i/>
                <w:noProof/>
                <w:lang w:eastAsia="en-GB"/>
              </w:rPr>
            </w:pPr>
            <w:r w:rsidRPr="002C3D36">
              <w:rPr>
                <w:b/>
                <w:bCs/>
                <w:i/>
                <w:noProof/>
                <w:lang w:eastAsia="en-GB"/>
              </w:rPr>
              <w:t>q-QualMinOffset</w:t>
            </w:r>
          </w:p>
          <w:p w14:paraId="26179013" w14:textId="77777777" w:rsidR="002215B0" w:rsidRPr="002C3D36" w:rsidRDefault="002215B0" w:rsidP="002215B0">
            <w:pPr>
              <w:pStyle w:val="TAL"/>
              <w:rPr>
                <w:b/>
                <w:bCs/>
                <w:i/>
                <w:noProof/>
                <w:lang w:eastAsia="en-GB"/>
              </w:rPr>
            </w:pPr>
            <w:r w:rsidRPr="002C3D36">
              <w:rPr>
                <w:lang w:eastAsia="en-GB"/>
              </w:rPr>
              <w:t>Parameter "</w:t>
            </w:r>
            <w:proofErr w:type="spellStart"/>
            <w:r w:rsidRPr="002C3D36">
              <w:rPr>
                <w:lang w:eastAsia="en-GB"/>
              </w:rPr>
              <w:t>Q</w:t>
            </w:r>
            <w:r w:rsidRPr="002C3D36">
              <w:rPr>
                <w:vertAlign w:val="subscript"/>
                <w:lang w:eastAsia="en-GB"/>
              </w:rPr>
              <w:t>qualminoffset</w:t>
            </w:r>
            <w:proofErr w:type="spellEnd"/>
            <w:r w:rsidRPr="002C3D36">
              <w:rPr>
                <w:lang w:eastAsia="en-GB"/>
              </w:rPr>
              <w:t xml:space="preserve">" in TS 36.304 [4]. Actual value </w:t>
            </w:r>
            <w:proofErr w:type="spellStart"/>
            <w:r w:rsidRPr="002C3D36">
              <w:rPr>
                <w:lang w:eastAsia="en-GB"/>
              </w:rPr>
              <w:t>Q</w:t>
            </w:r>
            <w:r w:rsidRPr="002C3D36">
              <w:rPr>
                <w:vertAlign w:val="subscript"/>
                <w:lang w:eastAsia="en-GB"/>
              </w:rPr>
              <w:t>qualminoffset</w:t>
            </w:r>
            <w:proofErr w:type="spellEnd"/>
            <w:r w:rsidRPr="002C3D36">
              <w:rPr>
                <w:lang w:eastAsia="en-GB"/>
              </w:rPr>
              <w:t xml:space="preserve"> = field value [dB]. If </w:t>
            </w:r>
            <w:r w:rsidRPr="002C3D36">
              <w:rPr>
                <w:i/>
                <w:iCs/>
                <w:lang w:eastAsia="en-GB"/>
              </w:rPr>
              <w:t>cellSelectionInfo-v920</w:t>
            </w:r>
            <w:r w:rsidRPr="002C3D36">
              <w:rPr>
                <w:lang w:eastAsia="en-GB"/>
              </w:rPr>
              <w:t xml:space="preserve"> is not present or the field is not present, the UE applies the (default) value of 0 dB for </w:t>
            </w:r>
            <w:proofErr w:type="spellStart"/>
            <w:r w:rsidRPr="002C3D36">
              <w:rPr>
                <w:lang w:eastAsia="en-GB"/>
              </w:rPr>
              <w:t>Q</w:t>
            </w:r>
            <w:r w:rsidRPr="002C3D36">
              <w:rPr>
                <w:vertAlign w:val="subscript"/>
                <w:lang w:eastAsia="en-GB"/>
              </w:rPr>
              <w:t>qualminoffset</w:t>
            </w:r>
            <w:proofErr w:type="spellEnd"/>
            <w:r w:rsidRPr="002C3D36">
              <w:rPr>
                <w:lang w:eastAsia="en-GB"/>
              </w:rPr>
              <w:t>.</w:t>
            </w:r>
            <w:r w:rsidRPr="002C3D36">
              <w:rPr>
                <w:i/>
                <w:noProof/>
                <w:lang w:eastAsia="en-GB"/>
              </w:rPr>
              <w:t xml:space="preserve"> </w:t>
            </w:r>
            <w:r w:rsidRPr="002C3D36">
              <w:rPr>
                <w:lang w:eastAsia="en-GB"/>
              </w:rPr>
              <w:t>Affects the minimum required quality level in the cell.</w:t>
            </w:r>
          </w:p>
        </w:tc>
      </w:tr>
      <w:tr w:rsidR="002215B0" w:rsidRPr="002C3D36" w14:paraId="64C438C2"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302F2D" w14:textId="77777777" w:rsidR="002215B0" w:rsidRPr="002C3D36" w:rsidRDefault="002215B0" w:rsidP="002215B0">
            <w:pPr>
              <w:keepNext/>
              <w:keepLines/>
              <w:spacing w:after="0"/>
              <w:rPr>
                <w:rFonts w:ascii="Arial" w:hAnsi="Arial" w:cs="Arial"/>
                <w:b/>
                <w:bCs/>
                <w:i/>
                <w:noProof/>
                <w:sz w:val="18"/>
                <w:szCs w:val="18"/>
              </w:rPr>
            </w:pPr>
            <w:r w:rsidRPr="002C3D36">
              <w:rPr>
                <w:rFonts w:ascii="Arial" w:hAnsi="Arial" w:cs="Arial"/>
                <w:b/>
                <w:bCs/>
                <w:i/>
                <w:noProof/>
                <w:sz w:val="18"/>
                <w:szCs w:val="18"/>
              </w:rPr>
              <w:t>q-QualMinWB</w:t>
            </w:r>
          </w:p>
          <w:p w14:paraId="308E78FC" w14:textId="77777777" w:rsidR="002215B0" w:rsidRPr="002C3D36" w:rsidRDefault="002215B0" w:rsidP="002215B0">
            <w:pPr>
              <w:keepNext/>
              <w:keepLines/>
              <w:spacing w:after="0"/>
              <w:rPr>
                <w:rFonts w:ascii="Arial" w:hAnsi="Arial" w:cs="Arial"/>
                <w:b/>
                <w:bCs/>
                <w:i/>
                <w:noProof/>
                <w:sz w:val="18"/>
                <w:szCs w:val="18"/>
              </w:rPr>
            </w:pPr>
            <w:r w:rsidRPr="002C3D36">
              <w:rPr>
                <w:rFonts w:ascii="Arial" w:hAnsi="Arial" w:cs="Arial"/>
                <w:sz w:val="18"/>
                <w:szCs w:val="18"/>
              </w:rPr>
              <w:t>If this field is present</w:t>
            </w:r>
            <w:r w:rsidRPr="002C3D36">
              <w:t xml:space="preserve"> </w:t>
            </w:r>
            <w:r w:rsidRPr="002C3D36">
              <w:rPr>
                <w:rFonts w:ascii="Arial" w:hAnsi="Arial" w:cs="Arial"/>
                <w:sz w:val="18"/>
                <w:szCs w:val="18"/>
              </w:rPr>
              <w:t>and supported by the UE, the UE shall, when performing RSRQ measurements, use a wider bandwidth in accordance with TS 36.133 [16]. NOTE 1.</w:t>
            </w:r>
          </w:p>
        </w:tc>
      </w:tr>
      <w:tr w:rsidR="002215B0" w:rsidRPr="002C3D36" w14:paraId="6FF4A5CF" w14:textId="77777777" w:rsidTr="002215B0">
        <w:trPr>
          <w:gridAfter w:val="1"/>
          <w:wAfter w:w="6" w:type="dxa"/>
          <w:cantSplit/>
        </w:trPr>
        <w:tc>
          <w:tcPr>
            <w:tcW w:w="9639" w:type="dxa"/>
          </w:tcPr>
          <w:p w14:paraId="56C24E51" w14:textId="77777777" w:rsidR="002215B0" w:rsidRPr="002C3D36" w:rsidRDefault="002215B0" w:rsidP="002215B0">
            <w:pPr>
              <w:pStyle w:val="TAL"/>
              <w:rPr>
                <w:b/>
                <w:bCs/>
                <w:i/>
                <w:noProof/>
                <w:lang w:eastAsia="en-GB"/>
              </w:rPr>
            </w:pPr>
            <w:r w:rsidRPr="002C3D36">
              <w:rPr>
                <w:b/>
                <w:bCs/>
                <w:i/>
                <w:noProof/>
                <w:lang w:eastAsia="en-GB"/>
              </w:rPr>
              <w:t>q-RxLevMinOffset</w:t>
            </w:r>
          </w:p>
          <w:p w14:paraId="774367DE" w14:textId="77777777" w:rsidR="002215B0" w:rsidRPr="002C3D36" w:rsidRDefault="002215B0" w:rsidP="002215B0">
            <w:pPr>
              <w:pStyle w:val="TAL"/>
              <w:rPr>
                <w:b/>
                <w:bCs/>
                <w:i/>
                <w:noProof/>
                <w:lang w:eastAsia="en-GB"/>
              </w:rPr>
            </w:pPr>
            <w:r w:rsidRPr="002C3D36">
              <w:rPr>
                <w:lang w:eastAsia="en-GB"/>
              </w:rPr>
              <w:t xml:space="preserve">Parameter </w:t>
            </w:r>
            <w:proofErr w:type="spellStart"/>
            <w:r w:rsidRPr="002C3D36">
              <w:rPr>
                <w:lang w:eastAsia="en-GB"/>
              </w:rPr>
              <w:t>Q</w:t>
            </w:r>
            <w:r w:rsidRPr="002C3D36">
              <w:rPr>
                <w:vertAlign w:val="subscript"/>
                <w:lang w:eastAsia="en-GB"/>
              </w:rPr>
              <w:t>rxlevminoffset</w:t>
            </w:r>
            <w:proofErr w:type="spellEnd"/>
            <w:r w:rsidRPr="002C3D36">
              <w:rPr>
                <w:lang w:eastAsia="en-GB"/>
              </w:rPr>
              <w:t xml:space="preserve"> in TS 36.304 [4]. Actual value </w:t>
            </w:r>
            <w:proofErr w:type="spellStart"/>
            <w:r w:rsidRPr="002C3D36">
              <w:rPr>
                <w:lang w:eastAsia="en-GB"/>
              </w:rPr>
              <w:t>Q</w:t>
            </w:r>
            <w:r w:rsidRPr="002C3D36">
              <w:rPr>
                <w:vertAlign w:val="subscript"/>
                <w:lang w:eastAsia="en-GB"/>
              </w:rPr>
              <w:t>rxlevminoffset</w:t>
            </w:r>
            <w:proofErr w:type="spellEnd"/>
            <w:r w:rsidRPr="002C3D36">
              <w:rPr>
                <w:lang w:eastAsia="en-GB"/>
              </w:rPr>
              <w:t xml:space="preserve"> = field value * 2 [dB]. If absent, the UE applies the (default) value of 0 dB for </w:t>
            </w:r>
            <w:proofErr w:type="spellStart"/>
            <w:r w:rsidRPr="002C3D36">
              <w:rPr>
                <w:lang w:eastAsia="en-GB"/>
              </w:rPr>
              <w:t>Q</w:t>
            </w:r>
            <w:r w:rsidRPr="002C3D36">
              <w:rPr>
                <w:vertAlign w:val="subscript"/>
                <w:lang w:eastAsia="en-GB"/>
              </w:rPr>
              <w:t>rxlevminoffset</w:t>
            </w:r>
            <w:proofErr w:type="spellEnd"/>
            <w:r w:rsidRPr="002C3D36">
              <w:rPr>
                <w:i/>
                <w:noProof/>
                <w:lang w:eastAsia="en-GB"/>
              </w:rPr>
              <w:t xml:space="preserve">. </w:t>
            </w:r>
            <w:r w:rsidRPr="002C3D36">
              <w:rPr>
                <w:lang w:eastAsia="en-GB"/>
              </w:rPr>
              <w:t>Affects the minimum required Rx level in the cell.</w:t>
            </w:r>
          </w:p>
        </w:tc>
      </w:tr>
      <w:tr w:rsidR="002215B0" w:rsidRPr="002C3D36" w14:paraId="0C5C4974" w14:textId="77777777" w:rsidTr="002215B0">
        <w:trPr>
          <w:gridAfter w:val="1"/>
          <w:wAfter w:w="6" w:type="dxa"/>
          <w:cantSplit/>
        </w:trPr>
        <w:tc>
          <w:tcPr>
            <w:tcW w:w="9639" w:type="dxa"/>
          </w:tcPr>
          <w:p w14:paraId="1789E146" w14:textId="77777777" w:rsidR="002215B0" w:rsidRPr="002C3D36" w:rsidRDefault="002215B0" w:rsidP="002215B0">
            <w:pPr>
              <w:keepNext/>
              <w:keepLines/>
              <w:spacing w:after="0"/>
              <w:rPr>
                <w:rFonts w:ascii="Arial" w:hAnsi="Arial"/>
                <w:b/>
                <w:bCs/>
                <w:i/>
                <w:sz w:val="18"/>
              </w:rPr>
            </w:pPr>
            <w:proofErr w:type="spellStart"/>
            <w:r w:rsidRPr="002C3D36">
              <w:rPr>
                <w:rFonts w:ascii="Arial" w:hAnsi="Arial"/>
                <w:b/>
                <w:bCs/>
                <w:i/>
                <w:sz w:val="18"/>
              </w:rPr>
              <w:t>sbas</w:t>
            </w:r>
            <w:proofErr w:type="spellEnd"/>
            <w:r w:rsidRPr="002C3D36">
              <w:rPr>
                <w:rFonts w:ascii="Arial" w:hAnsi="Arial"/>
                <w:b/>
                <w:bCs/>
                <w:i/>
                <w:sz w:val="18"/>
              </w:rPr>
              <w:t>-ID</w:t>
            </w:r>
          </w:p>
          <w:p w14:paraId="1F9403A3" w14:textId="77777777" w:rsidR="002215B0" w:rsidRPr="002C3D36" w:rsidRDefault="002215B0" w:rsidP="002215B0">
            <w:pPr>
              <w:pStyle w:val="TAL"/>
              <w:rPr>
                <w:b/>
                <w:bCs/>
                <w:i/>
                <w:noProof/>
                <w:lang w:eastAsia="en-GB"/>
              </w:rPr>
            </w:pPr>
            <w:r w:rsidRPr="002C3D36">
              <w:rPr>
                <w:bCs/>
              </w:rPr>
              <w:t xml:space="preserve">The presence of this field indicates that the </w:t>
            </w:r>
            <w:proofErr w:type="spellStart"/>
            <w:r w:rsidRPr="002C3D36">
              <w:rPr>
                <w:i/>
              </w:rPr>
              <w:t>posSibType</w:t>
            </w:r>
            <w:proofErr w:type="spellEnd"/>
            <w:r w:rsidRPr="002C3D36" w:rsidDel="00AB582F">
              <w:rPr>
                <w:bCs/>
              </w:rPr>
              <w:t xml:space="preserve"> </w:t>
            </w:r>
            <w:r w:rsidRPr="002C3D36">
              <w:rPr>
                <w:bCs/>
              </w:rPr>
              <w:t>is for a specific SBAS.</w:t>
            </w:r>
          </w:p>
        </w:tc>
      </w:tr>
      <w:tr w:rsidR="002215B0" w:rsidRPr="002C3D36" w14:paraId="6005DA1C" w14:textId="77777777" w:rsidTr="002215B0">
        <w:trPr>
          <w:gridAfter w:val="1"/>
          <w:wAfter w:w="6" w:type="dxa"/>
          <w:cantSplit/>
        </w:trPr>
        <w:tc>
          <w:tcPr>
            <w:tcW w:w="9639" w:type="dxa"/>
          </w:tcPr>
          <w:p w14:paraId="4B7A9452" w14:textId="77777777" w:rsidR="002215B0" w:rsidRPr="002C3D36" w:rsidRDefault="002215B0" w:rsidP="002215B0">
            <w:pPr>
              <w:pStyle w:val="TAL"/>
              <w:rPr>
                <w:b/>
                <w:bCs/>
                <w:i/>
                <w:iCs/>
              </w:rPr>
            </w:pPr>
            <w:proofErr w:type="spellStart"/>
            <w:r w:rsidRPr="002C3D36">
              <w:rPr>
                <w:b/>
                <w:bCs/>
                <w:i/>
                <w:iCs/>
              </w:rPr>
              <w:t>schedulingInfoList</w:t>
            </w:r>
            <w:proofErr w:type="spellEnd"/>
          </w:p>
          <w:p w14:paraId="3898FBEF" w14:textId="77777777" w:rsidR="002215B0" w:rsidRPr="002C3D36" w:rsidRDefault="002215B0" w:rsidP="002215B0">
            <w:pPr>
              <w:pStyle w:val="TAL"/>
            </w:pPr>
            <w:r w:rsidRPr="002C3D36">
              <w:t xml:space="preserve">Indicates scheduling information of SI messages. The </w:t>
            </w:r>
            <w:r w:rsidRPr="002C3D36">
              <w:rPr>
                <w:i/>
                <w:iCs/>
              </w:rPr>
              <w:t>schedulingInfoList-v12j0</w:t>
            </w:r>
            <w:r w:rsidRPr="002C3D36">
              <w:t xml:space="preserve"> (if present) provides additional SIBs mapped into the SI message scheduled via </w:t>
            </w:r>
            <w:proofErr w:type="spellStart"/>
            <w:r w:rsidRPr="002C3D36">
              <w:rPr>
                <w:i/>
                <w:iCs/>
              </w:rPr>
              <w:t>schedulingInfoList</w:t>
            </w:r>
            <w:proofErr w:type="spellEnd"/>
            <w:r w:rsidRPr="002C3D36">
              <w:t xml:space="preserve"> (without suffix). If E-UTRAN includes </w:t>
            </w:r>
            <w:r w:rsidRPr="002C3D36">
              <w:rPr>
                <w:i/>
                <w:iCs/>
              </w:rPr>
              <w:t>schedulingInfoList-v12j0</w:t>
            </w:r>
            <w:r w:rsidRPr="002C3D36">
              <w:t xml:space="preserve">, it includes the same number of entries, and listed in the same order, as in </w:t>
            </w:r>
            <w:proofErr w:type="spellStart"/>
            <w:r w:rsidRPr="002C3D36">
              <w:rPr>
                <w:i/>
                <w:iCs/>
              </w:rPr>
              <w:t>schedulingInfoList</w:t>
            </w:r>
            <w:proofErr w:type="spellEnd"/>
            <w:r w:rsidRPr="002C3D36">
              <w:t xml:space="preserve"> (without suffix).</w:t>
            </w:r>
          </w:p>
        </w:tc>
      </w:tr>
      <w:tr w:rsidR="002215B0" w:rsidRPr="002C3D36" w14:paraId="3B3F2D23" w14:textId="77777777" w:rsidTr="002215B0">
        <w:trPr>
          <w:gridAfter w:val="1"/>
          <w:wAfter w:w="6" w:type="dxa"/>
          <w:cantSplit/>
        </w:trPr>
        <w:tc>
          <w:tcPr>
            <w:tcW w:w="9639" w:type="dxa"/>
          </w:tcPr>
          <w:p w14:paraId="5B8D5FA7" w14:textId="77777777" w:rsidR="002215B0" w:rsidRPr="002C3D36" w:rsidRDefault="002215B0" w:rsidP="002215B0">
            <w:pPr>
              <w:pStyle w:val="TAL"/>
              <w:rPr>
                <w:b/>
                <w:bCs/>
                <w:i/>
                <w:iCs/>
              </w:rPr>
            </w:pPr>
            <w:proofErr w:type="spellStart"/>
            <w:r w:rsidRPr="002C3D36">
              <w:rPr>
                <w:b/>
                <w:bCs/>
                <w:i/>
                <w:iCs/>
              </w:rPr>
              <w:t>schedulingInfoListExt</w:t>
            </w:r>
            <w:proofErr w:type="spellEnd"/>
          </w:p>
          <w:p w14:paraId="599B70B1" w14:textId="77777777" w:rsidR="002215B0" w:rsidRPr="002C3D36" w:rsidRDefault="002215B0" w:rsidP="002215B0">
            <w:pPr>
              <w:pStyle w:val="TAL"/>
            </w:pPr>
            <w:r w:rsidRPr="002C3D36">
              <w:t xml:space="preserve">Indicates scheduling information of additional SI messages. The UE concatenates the entries of </w:t>
            </w:r>
            <w:proofErr w:type="spellStart"/>
            <w:r w:rsidRPr="002C3D36">
              <w:rPr>
                <w:i/>
                <w:iCs/>
              </w:rPr>
              <w:t>schedulingInfoListExt</w:t>
            </w:r>
            <w:proofErr w:type="spellEnd"/>
            <w:r w:rsidRPr="002C3D36">
              <w:t xml:space="preserve"> to the entries in </w:t>
            </w:r>
            <w:proofErr w:type="spellStart"/>
            <w:r w:rsidRPr="002C3D36">
              <w:rPr>
                <w:i/>
                <w:iCs/>
              </w:rPr>
              <w:t>schedulingInfoList</w:t>
            </w:r>
            <w:proofErr w:type="spellEnd"/>
            <w:r w:rsidRPr="002C3D36">
              <w:t xml:space="preserve">, according to the general concatenation principles for list extension as defined in 5.1.2. If the </w:t>
            </w:r>
            <w:proofErr w:type="spellStart"/>
            <w:r w:rsidRPr="002C3D36">
              <w:rPr>
                <w:i/>
                <w:iCs/>
              </w:rPr>
              <w:t>schedulingInfoListExt</w:t>
            </w:r>
            <w:proofErr w:type="spellEnd"/>
            <w:r w:rsidRPr="002C3D36">
              <w:t xml:space="preserve"> is present, E-UTRAN ensures that the total number of entries of this field plus </w:t>
            </w:r>
            <w:proofErr w:type="spellStart"/>
            <w:r w:rsidRPr="002C3D36">
              <w:rPr>
                <w:i/>
                <w:iCs/>
              </w:rPr>
              <w:t>schedulingInfoList</w:t>
            </w:r>
            <w:proofErr w:type="spellEnd"/>
            <w:r w:rsidRPr="002C3D36">
              <w:t xml:space="preserve"> (without suffix) shall not exceed the value of </w:t>
            </w:r>
            <w:proofErr w:type="spellStart"/>
            <w:r w:rsidRPr="002C3D36">
              <w:rPr>
                <w:i/>
                <w:iCs/>
              </w:rPr>
              <w:t>maxSI</w:t>
            </w:r>
            <w:proofErr w:type="spellEnd"/>
            <w:r w:rsidRPr="002C3D36">
              <w:rPr>
                <w:i/>
                <w:iCs/>
              </w:rPr>
              <w:t>-Message</w:t>
            </w:r>
            <w:r w:rsidRPr="002C3D36">
              <w:t>.</w:t>
            </w:r>
          </w:p>
        </w:tc>
      </w:tr>
      <w:tr w:rsidR="002215B0" w:rsidRPr="002C3D36" w14:paraId="3D0DEAC7" w14:textId="77777777" w:rsidTr="002215B0">
        <w:trPr>
          <w:gridAfter w:val="1"/>
          <w:wAfter w:w="6" w:type="dxa"/>
          <w:cantSplit/>
        </w:trPr>
        <w:tc>
          <w:tcPr>
            <w:tcW w:w="9639" w:type="dxa"/>
          </w:tcPr>
          <w:p w14:paraId="01B374B4" w14:textId="77777777" w:rsidR="002215B0" w:rsidRPr="002C3D36" w:rsidRDefault="002215B0" w:rsidP="002215B0">
            <w:pPr>
              <w:pStyle w:val="TAL"/>
              <w:rPr>
                <w:b/>
                <w:bCs/>
                <w:i/>
                <w:noProof/>
                <w:lang w:eastAsia="en-GB"/>
              </w:rPr>
            </w:pPr>
            <w:r w:rsidRPr="002C3D36">
              <w:rPr>
                <w:b/>
                <w:bCs/>
                <w:i/>
                <w:noProof/>
                <w:lang w:eastAsia="en-GB"/>
              </w:rPr>
              <w:t>sib-MappingInfo</w:t>
            </w:r>
          </w:p>
          <w:p w14:paraId="5C90E0D3" w14:textId="77777777" w:rsidR="002215B0" w:rsidRPr="002C3D36" w:rsidRDefault="002215B0" w:rsidP="002215B0">
            <w:pPr>
              <w:pStyle w:val="TAL"/>
              <w:rPr>
                <w:i/>
                <w:iCs/>
                <w:lang w:eastAsia="en-GB"/>
              </w:rPr>
            </w:pPr>
            <w:r w:rsidRPr="002C3D36">
              <w:rPr>
                <w:lang w:eastAsia="en-GB"/>
              </w:rPr>
              <w:t xml:space="preserve">List of the SIBs mapped to this </w:t>
            </w:r>
            <w:proofErr w:type="spellStart"/>
            <w:r w:rsidRPr="002C3D36">
              <w:rPr>
                <w:i/>
                <w:iCs/>
                <w:lang w:eastAsia="en-GB"/>
              </w:rPr>
              <w:t>SystemInformation</w:t>
            </w:r>
            <w:proofErr w:type="spellEnd"/>
            <w:r w:rsidRPr="002C3D36">
              <w:rPr>
                <w:i/>
                <w:iCs/>
                <w:lang w:eastAsia="en-GB"/>
              </w:rPr>
              <w:t xml:space="preserve"> </w:t>
            </w:r>
            <w:r w:rsidRPr="002C3D36">
              <w:rPr>
                <w:iCs/>
                <w:lang w:eastAsia="en-GB"/>
              </w:rPr>
              <w:t xml:space="preserve">message. There is no mapping information of SIB2; it is always present in the first </w:t>
            </w:r>
            <w:proofErr w:type="spellStart"/>
            <w:r w:rsidRPr="002C3D36">
              <w:rPr>
                <w:i/>
                <w:iCs/>
                <w:lang w:eastAsia="en-GB"/>
              </w:rPr>
              <w:t>SystemInformation</w:t>
            </w:r>
            <w:proofErr w:type="spellEnd"/>
            <w:r w:rsidRPr="002C3D36">
              <w:rPr>
                <w:iCs/>
                <w:lang w:eastAsia="en-GB"/>
              </w:rPr>
              <w:t xml:space="preserve"> message listed in the </w:t>
            </w:r>
            <w:proofErr w:type="spellStart"/>
            <w:r w:rsidRPr="002C3D36">
              <w:rPr>
                <w:i/>
                <w:iCs/>
                <w:lang w:eastAsia="en-GB"/>
              </w:rPr>
              <w:t>schedulingInfoList</w:t>
            </w:r>
            <w:proofErr w:type="spellEnd"/>
            <w:r w:rsidRPr="002C3D36">
              <w:rPr>
                <w:iCs/>
                <w:lang w:eastAsia="en-GB"/>
              </w:rPr>
              <w:t xml:space="preserve"> (without suffix) list. If present, </w:t>
            </w:r>
            <w:r w:rsidRPr="002C3D36">
              <w:rPr>
                <w:i/>
                <w:iCs/>
                <w:lang w:eastAsia="en-GB"/>
              </w:rPr>
              <w:t>sib-MappingInfo-v12j0</w:t>
            </w:r>
            <w:r w:rsidRPr="002C3D36">
              <w:rPr>
                <w:iCs/>
                <w:lang w:eastAsia="en-GB"/>
              </w:rPr>
              <w:t xml:space="preserve"> indicates one or more additional SIBs mapped to the concerned SI message listed in the </w:t>
            </w:r>
            <w:proofErr w:type="spellStart"/>
            <w:r w:rsidRPr="002C3D36">
              <w:rPr>
                <w:i/>
                <w:iCs/>
                <w:lang w:eastAsia="en-GB"/>
              </w:rPr>
              <w:t>schedulingInfoList</w:t>
            </w:r>
            <w:proofErr w:type="spellEnd"/>
            <w:r w:rsidRPr="002C3D36">
              <w:rPr>
                <w:iCs/>
                <w:lang w:eastAsia="en-GB"/>
              </w:rPr>
              <w:t xml:space="preserve"> (without suffix) list. If </w:t>
            </w:r>
            <w:r w:rsidRPr="002C3D36">
              <w:rPr>
                <w:rFonts w:eastAsiaTheme="minorEastAsia"/>
                <w:bCs/>
                <w:i/>
              </w:rPr>
              <w:t>schedulingInfoList-v12j0</w:t>
            </w:r>
            <w:r w:rsidRPr="002C3D36">
              <w:rPr>
                <w:iCs/>
                <w:lang w:eastAsia="en-GB"/>
              </w:rPr>
              <w:t xml:space="preserve"> or </w:t>
            </w:r>
            <w:r w:rsidRPr="002C3D36">
              <w:rPr>
                <w:i/>
                <w:iCs/>
                <w:lang w:eastAsia="en-GB"/>
              </w:rPr>
              <w:t>schedulingInfoListExt-r12</w:t>
            </w:r>
            <w:r w:rsidRPr="002C3D36">
              <w:rPr>
                <w:iCs/>
                <w:lang w:eastAsia="en-GB"/>
              </w:rPr>
              <w:t xml:space="preserve"> is present, E-UTRAN does not include any value indicating SIB of type 19 or higher in </w:t>
            </w:r>
            <w:r w:rsidRPr="002C3D36">
              <w:rPr>
                <w:i/>
                <w:iCs/>
                <w:lang w:eastAsia="en-GB"/>
              </w:rPr>
              <w:t>sib-</w:t>
            </w:r>
            <w:proofErr w:type="spellStart"/>
            <w:r w:rsidRPr="002C3D36">
              <w:rPr>
                <w:i/>
                <w:iCs/>
                <w:lang w:eastAsia="en-GB"/>
              </w:rPr>
              <w:t>MappingInfo</w:t>
            </w:r>
            <w:proofErr w:type="spellEnd"/>
            <w:r w:rsidRPr="002C3D36">
              <w:rPr>
                <w:iCs/>
                <w:lang w:eastAsia="en-GB"/>
              </w:rPr>
              <w:t xml:space="preserve"> (without suffix). If </w:t>
            </w:r>
            <w:r w:rsidRPr="002C3D36">
              <w:rPr>
                <w:i/>
                <w:iCs/>
                <w:lang w:eastAsia="en-GB"/>
              </w:rPr>
              <w:t>schedulingInfoList-v12j0</w:t>
            </w:r>
            <w:r w:rsidRPr="002C3D36">
              <w:rPr>
                <w:iCs/>
                <w:lang w:eastAsia="en-GB"/>
              </w:rPr>
              <w:t xml:space="preserve"> is present, </w:t>
            </w:r>
            <w:r w:rsidRPr="002C3D36">
              <w:rPr>
                <w:rFonts w:eastAsiaTheme="minorEastAsia"/>
                <w:bCs/>
              </w:rPr>
              <w:t xml:space="preserve">E-UTRAN ensures that the total number of entries of this field plus </w:t>
            </w:r>
            <w:r w:rsidRPr="002C3D36">
              <w:rPr>
                <w:rFonts w:eastAsiaTheme="minorEastAsia"/>
                <w:bCs/>
                <w:i/>
                <w:iCs/>
              </w:rPr>
              <w:t>sib-</w:t>
            </w:r>
            <w:proofErr w:type="spellStart"/>
            <w:r w:rsidRPr="002C3D36">
              <w:rPr>
                <w:i/>
                <w:iCs/>
                <w:lang w:eastAsia="en-GB"/>
              </w:rPr>
              <w:t>MappingInfo</w:t>
            </w:r>
            <w:proofErr w:type="spellEnd"/>
            <w:r w:rsidRPr="002C3D36">
              <w:rPr>
                <w:rFonts w:eastAsiaTheme="minorEastAsia"/>
                <w:bCs/>
              </w:rPr>
              <w:t xml:space="preserve"> (without suffix) shall not exceed the value of </w:t>
            </w:r>
            <w:r w:rsidRPr="002C3D36">
              <w:rPr>
                <w:rFonts w:eastAsiaTheme="minorEastAsia"/>
                <w:bCs/>
                <w:i/>
              </w:rPr>
              <w:t>maxSIB-1</w:t>
            </w:r>
            <w:r w:rsidRPr="002C3D36">
              <w:rPr>
                <w:rFonts w:eastAsiaTheme="minorEastAsia"/>
                <w:bCs/>
              </w:rPr>
              <w:t>.</w:t>
            </w:r>
          </w:p>
        </w:tc>
      </w:tr>
      <w:tr w:rsidR="002215B0" w:rsidRPr="002C3D36" w14:paraId="139C53F9" w14:textId="77777777" w:rsidTr="002215B0">
        <w:trPr>
          <w:gridAfter w:val="1"/>
          <w:wAfter w:w="6" w:type="dxa"/>
          <w:cantSplit/>
        </w:trPr>
        <w:tc>
          <w:tcPr>
            <w:tcW w:w="9639" w:type="dxa"/>
          </w:tcPr>
          <w:p w14:paraId="59F4A2E4" w14:textId="77777777" w:rsidR="002215B0" w:rsidRPr="002C3D36" w:rsidRDefault="002215B0" w:rsidP="002215B0">
            <w:pPr>
              <w:pStyle w:val="TAL"/>
              <w:rPr>
                <w:b/>
                <w:bCs/>
                <w:i/>
                <w:noProof/>
                <w:lang w:eastAsia="en-GB"/>
              </w:rPr>
            </w:pPr>
            <w:r w:rsidRPr="002C3D36">
              <w:rPr>
                <w:b/>
                <w:bCs/>
                <w:i/>
                <w:noProof/>
                <w:lang w:eastAsia="en-GB"/>
              </w:rPr>
              <w:t>si-HoppingConfigCommon</w:t>
            </w:r>
          </w:p>
          <w:p w14:paraId="1919F36D" w14:textId="77777777" w:rsidR="002215B0" w:rsidRPr="002C3D36" w:rsidRDefault="002215B0" w:rsidP="002215B0">
            <w:pPr>
              <w:pStyle w:val="TAL"/>
              <w:rPr>
                <w:b/>
                <w:bCs/>
                <w:i/>
                <w:noProof/>
                <w:lang w:eastAsia="en-GB"/>
              </w:rPr>
            </w:pPr>
            <w:r w:rsidRPr="002C3D36">
              <w:rPr>
                <w:bCs/>
                <w:noProof/>
                <w:lang w:eastAsia="en-GB"/>
              </w:rPr>
              <w:t>Frequency hopping activation/deactivation for BR versions of SI messages and MPDCCH/PDSCH of paging.</w:t>
            </w:r>
          </w:p>
        </w:tc>
      </w:tr>
      <w:tr w:rsidR="002215B0" w:rsidRPr="002C3D36" w14:paraId="65F2EE97" w14:textId="77777777" w:rsidTr="002215B0">
        <w:trPr>
          <w:gridAfter w:val="1"/>
          <w:wAfter w:w="6" w:type="dxa"/>
          <w:cantSplit/>
        </w:trPr>
        <w:tc>
          <w:tcPr>
            <w:tcW w:w="9639" w:type="dxa"/>
          </w:tcPr>
          <w:p w14:paraId="6F4E33D9" w14:textId="77777777" w:rsidR="002215B0" w:rsidRPr="002C3D36" w:rsidRDefault="002215B0" w:rsidP="002215B0">
            <w:pPr>
              <w:pStyle w:val="TAL"/>
              <w:rPr>
                <w:b/>
                <w:bCs/>
                <w:i/>
                <w:noProof/>
                <w:lang w:eastAsia="en-GB"/>
              </w:rPr>
            </w:pPr>
            <w:r w:rsidRPr="002C3D36">
              <w:rPr>
                <w:b/>
                <w:bCs/>
                <w:i/>
                <w:noProof/>
                <w:lang w:eastAsia="en-GB"/>
              </w:rPr>
              <w:t>si-Narrowband</w:t>
            </w:r>
          </w:p>
          <w:p w14:paraId="2627F51C" w14:textId="77777777" w:rsidR="002215B0" w:rsidRPr="002C3D36" w:rsidRDefault="002215B0" w:rsidP="002215B0">
            <w:pPr>
              <w:pStyle w:val="TAL"/>
              <w:rPr>
                <w:b/>
                <w:bCs/>
                <w:i/>
                <w:noProof/>
                <w:lang w:eastAsia="en-GB"/>
              </w:rPr>
            </w:pPr>
            <w:r w:rsidRPr="002C3D36">
              <w:rPr>
                <w:lang w:eastAsia="en-GB"/>
              </w:rPr>
              <w:t>This field indicates the index of a narrowband used to broadcast the SI message towards BL UEs and UEs in CE, see TS 36.211 [21], clause 6.4.1 and TS 36.213 [23], clause 7.1.6. Field values (1</w:t>
            </w:r>
            <w:proofErr w:type="gramStart"/>
            <w:r w:rsidRPr="002C3D36">
              <w:rPr>
                <w:lang w:eastAsia="en-GB"/>
              </w:rPr>
              <w:t>..</w:t>
            </w:r>
            <w:r w:rsidRPr="002C3D36">
              <w:rPr>
                <w:i/>
                <w:lang w:eastAsia="en-GB"/>
              </w:rPr>
              <w:t>maxAvailNarrowBands</w:t>
            </w:r>
            <w:proofErr w:type="gramEnd"/>
            <w:r w:rsidRPr="002C3D36">
              <w:rPr>
                <w:i/>
                <w:lang w:eastAsia="en-GB"/>
              </w:rPr>
              <w:t>-r13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215B0" w:rsidRPr="002C3D36" w14:paraId="5888A256" w14:textId="77777777" w:rsidTr="002215B0">
        <w:trPr>
          <w:gridAfter w:val="1"/>
          <w:wAfter w:w="6" w:type="dxa"/>
          <w:cantSplit/>
        </w:trPr>
        <w:tc>
          <w:tcPr>
            <w:tcW w:w="9639" w:type="dxa"/>
          </w:tcPr>
          <w:p w14:paraId="33B7F245" w14:textId="77777777" w:rsidR="002215B0" w:rsidRPr="002C3D36" w:rsidRDefault="002215B0" w:rsidP="002215B0">
            <w:pPr>
              <w:pStyle w:val="TAL"/>
              <w:rPr>
                <w:b/>
                <w:bCs/>
                <w:i/>
                <w:noProof/>
                <w:lang w:eastAsia="en-GB"/>
              </w:rPr>
            </w:pPr>
            <w:r w:rsidRPr="002C3D36">
              <w:rPr>
                <w:b/>
                <w:bCs/>
                <w:i/>
                <w:noProof/>
                <w:lang w:eastAsia="en-GB"/>
              </w:rPr>
              <w:lastRenderedPageBreak/>
              <w:t>si-RepetitionPattern</w:t>
            </w:r>
          </w:p>
          <w:p w14:paraId="32D60B9F" w14:textId="77777777" w:rsidR="002215B0" w:rsidRPr="002C3D36" w:rsidRDefault="002215B0" w:rsidP="002215B0">
            <w:pPr>
              <w:pStyle w:val="TAL"/>
              <w:rPr>
                <w:b/>
                <w:bCs/>
                <w:i/>
                <w:noProof/>
                <w:lang w:eastAsia="en-GB"/>
              </w:rPr>
            </w:pPr>
            <w:r w:rsidRPr="002C3D36">
              <w:rPr>
                <w:lang w:eastAsia="en-GB"/>
              </w:rPr>
              <w:t xml:space="preserve">Indicates the </w:t>
            </w:r>
            <w:r w:rsidRPr="002C3D36">
              <w:t xml:space="preserve">radio frames within the SI window used for SI message transmission. Value </w:t>
            </w:r>
            <w:proofErr w:type="spellStart"/>
            <w:r w:rsidRPr="002C3D36">
              <w:t>everyRF</w:t>
            </w:r>
            <w:proofErr w:type="spellEnd"/>
            <w:r w:rsidRPr="002C3D36">
              <w:t xml:space="preserve"> corresponds to every radio frame, value every2ndRF corresponds to every 2 radio frames, and so on. The first transmission of the SI message is transmitted from the first radio frame of the SI window.</w:t>
            </w:r>
          </w:p>
        </w:tc>
      </w:tr>
      <w:tr w:rsidR="002215B0" w:rsidRPr="002C3D36" w14:paraId="0EC7FED5" w14:textId="77777777" w:rsidTr="002215B0">
        <w:trPr>
          <w:gridAfter w:val="1"/>
          <w:wAfter w:w="6" w:type="dxa"/>
          <w:cantSplit/>
        </w:trPr>
        <w:tc>
          <w:tcPr>
            <w:tcW w:w="9639" w:type="dxa"/>
          </w:tcPr>
          <w:p w14:paraId="0CC89357" w14:textId="77777777" w:rsidR="002215B0" w:rsidRPr="002C3D36" w:rsidRDefault="002215B0" w:rsidP="002215B0">
            <w:pPr>
              <w:pStyle w:val="TAL"/>
              <w:rPr>
                <w:b/>
                <w:bCs/>
                <w:i/>
                <w:noProof/>
                <w:lang w:eastAsia="en-GB"/>
              </w:rPr>
            </w:pPr>
            <w:r w:rsidRPr="002C3D36">
              <w:rPr>
                <w:b/>
                <w:bCs/>
                <w:i/>
                <w:noProof/>
                <w:lang w:eastAsia="en-GB"/>
              </w:rPr>
              <w:t>si-Periodicity, posSI-Periodicity</w:t>
            </w:r>
          </w:p>
          <w:p w14:paraId="05C918C5" w14:textId="77777777" w:rsidR="002215B0" w:rsidRPr="002C3D36" w:rsidRDefault="002215B0" w:rsidP="002215B0">
            <w:pPr>
              <w:pStyle w:val="TAL"/>
              <w:rPr>
                <w:lang w:eastAsia="en-GB"/>
              </w:rPr>
            </w:pPr>
            <w:r w:rsidRPr="002C3D36">
              <w:rPr>
                <w:lang w:eastAsia="en-GB"/>
              </w:rPr>
              <w:t xml:space="preserve">Periodicity of the SI-message in radio frames, such that rf8 denotes 8 radio frames, rf16 denotes 16 radio frames, and so on. If the </w:t>
            </w:r>
            <w:proofErr w:type="spellStart"/>
            <w:r w:rsidRPr="002C3D36">
              <w:rPr>
                <w:i/>
                <w:lang w:eastAsia="en-GB"/>
              </w:rPr>
              <w:t>si-posOffset</w:t>
            </w:r>
            <w:proofErr w:type="spellEnd"/>
            <w:r w:rsidRPr="002C3D36">
              <w:rPr>
                <w:lang w:eastAsia="en-GB"/>
              </w:rPr>
              <w:t xml:space="preserve"> is configured, the </w:t>
            </w:r>
            <w:proofErr w:type="spellStart"/>
            <w:r w:rsidRPr="002C3D36">
              <w:rPr>
                <w:i/>
                <w:lang w:eastAsia="en-GB"/>
              </w:rPr>
              <w:t>posSI</w:t>
            </w:r>
            <w:proofErr w:type="spellEnd"/>
            <w:r w:rsidRPr="002C3D36">
              <w:rPr>
                <w:i/>
                <w:lang w:eastAsia="en-GB"/>
              </w:rPr>
              <w:t>-Periodicity</w:t>
            </w:r>
            <w:r w:rsidRPr="002C3D36">
              <w:rPr>
                <w:lang w:eastAsia="en-GB"/>
              </w:rPr>
              <w:t xml:space="preserve"> of rf8 cannot be used.</w:t>
            </w:r>
          </w:p>
        </w:tc>
      </w:tr>
      <w:tr w:rsidR="002215B0" w:rsidRPr="002C3D36" w14:paraId="63502E1F" w14:textId="77777777" w:rsidTr="002215B0">
        <w:trPr>
          <w:gridAfter w:val="1"/>
          <w:wAfter w:w="6" w:type="dxa"/>
          <w:cantSplit/>
        </w:trPr>
        <w:tc>
          <w:tcPr>
            <w:tcW w:w="9639" w:type="dxa"/>
          </w:tcPr>
          <w:p w14:paraId="2987ECE0" w14:textId="77777777" w:rsidR="002215B0" w:rsidRPr="002C3D36" w:rsidRDefault="002215B0" w:rsidP="002215B0">
            <w:pPr>
              <w:keepNext/>
              <w:keepLines/>
              <w:spacing w:after="0"/>
              <w:rPr>
                <w:rFonts w:ascii="Arial" w:hAnsi="Arial"/>
                <w:b/>
                <w:bCs/>
                <w:i/>
                <w:iCs/>
                <w:sz w:val="18"/>
                <w:lang w:eastAsia="en-GB"/>
              </w:rPr>
            </w:pPr>
            <w:proofErr w:type="spellStart"/>
            <w:r w:rsidRPr="002C3D36">
              <w:rPr>
                <w:rFonts w:ascii="Arial" w:hAnsi="Arial"/>
                <w:b/>
                <w:bCs/>
                <w:i/>
                <w:iCs/>
                <w:sz w:val="18"/>
                <w:lang w:eastAsia="en-GB"/>
              </w:rPr>
              <w:t>si-posOffset</w:t>
            </w:r>
            <w:proofErr w:type="spellEnd"/>
          </w:p>
          <w:p w14:paraId="5E970964" w14:textId="77777777" w:rsidR="002215B0" w:rsidRPr="002C3D36" w:rsidRDefault="002215B0" w:rsidP="002215B0">
            <w:pPr>
              <w:pStyle w:val="TAL"/>
              <w:rPr>
                <w:b/>
                <w:bCs/>
                <w:i/>
                <w:noProof/>
                <w:lang w:eastAsia="en-GB"/>
              </w:rPr>
            </w:pPr>
            <w:r w:rsidRPr="002C3D36">
              <w:rPr>
                <w:lang w:eastAsia="en-GB"/>
              </w:rPr>
              <w:t xml:space="preserve">This field, if present and set to </w:t>
            </w:r>
            <w:r w:rsidRPr="002C3D36">
              <w:rPr>
                <w:i/>
                <w:iCs/>
                <w:lang w:eastAsia="en-GB"/>
              </w:rPr>
              <w:t>true</w:t>
            </w:r>
            <w:r w:rsidRPr="002C3D36">
              <w:rPr>
                <w:lang w:eastAsia="en-GB"/>
              </w:rPr>
              <w:t xml:space="preserve"> indicates that the SI messages in </w:t>
            </w:r>
            <w:proofErr w:type="spellStart"/>
            <w:r w:rsidRPr="002C3D36">
              <w:rPr>
                <w:i/>
                <w:lang w:eastAsia="en-GB"/>
              </w:rPr>
              <w:t>PosSchedulingInfoList</w:t>
            </w:r>
            <w:proofErr w:type="spellEnd"/>
            <w:r w:rsidRPr="002C3D36">
              <w:rPr>
                <w:lang w:eastAsia="en-GB"/>
              </w:rPr>
              <w:t xml:space="preserve"> are scheduled with an offset of 8 radio frames compared to SI messages in </w:t>
            </w:r>
            <w:proofErr w:type="spellStart"/>
            <w:r w:rsidRPr="002C3D36">
              <w:rPr>
                <w:i/>
                <w:lang w:eastAsia="en-GB"/>
              </w:rPr>
              <w:t>SchedulingInfoList</w:t>
            </w:r>
            <w:proofErr w:type="spellEnd"/>
            <w:r w:rsidRPr="002C3D36">
              <w:rPr>
                <w:lang w:eastAsia="en-GB"/>
              </w:rPr>
              <w:t xml:space="preserve">. </w:t>
            </w:r>
            <w:proofErr w:type="spellStart"/>
            <w:proofErr w:type="gramStart"/>
            <w:r w:rsidRPr="002C3D36">
              <w:rPr>
                <w:i/>
                <w:lang w:eastAsia="en-GB"/>
              </w:rPr>
              <w:t>si-posOffset</w:t>
            </w:r>
            <w:proofErr w:type="spellEnd"/>
            <w:proofErr w:type="gramEnd"/>
            <w:r w:rsidRPr="002C3D36">
              <w:rPr>
                <w:lang w:eastAsia="en-GB"/>
              </w:rPr>
              <w:t xml:space="preserve"> may be present only if the shortest configured SI message periodicity for SI messages in </w:t>
            </w:r>
            <w:proofErr w:type="spellStart"/>
            <w:r w:rsidRPr="002C3D36">
              <w:rPr>
                <w:i/>
                <w:lang w:eastAsia="en-GB"/>
              </w:rPr>
              <w:t>SchedulingInfoList</w:t>
            </w:r>
            <w:proofErr w:type="spellEnd"/>
            <w:r w:rsidRPr="002C3D36">
              <w:rPr>
                <w:lang w:eastAsia="en-GB"/>
              </w:rPr>
              <w:t xml:space="preserve"> is 80ms.</w:t>
            </w:r>
          </w:p>
        </w:tc>
      </w:tr>
      <w:tr w:rsidR="002215B0" w:rsidRPr="002C3D36" w14:paraId="06D39EBE" w14:textId="77777777" w:rsidTr="002215B0">
        <w:trPr>
          <w:gridAfter w:val="1"/>
          <w:wAfter w:w="6" w:type="dxa"/>
          <w:cantSplit/>
        </w:trPr>
        <w:tc>
          <w:tcPr>
            <w:tcW w:w="9639" w:type="dxa"/>
          </w:tcPr>
          <w:p w14:paraId="16065194" w14:textId="77777777" w:rsidR="002215B0" w:rsidRPr="002C3D36" w:rsidRDefault="002215B0" w:rsidP="002215B0">
            <w:pPr>
              <w:pStyle w:val="TAL"/>
              <w:rPr>
                <w:b/>
                <w:bCs/>
                <w:i/>
                <w:noProof/>
                <w:lang w:eastAsia="en-GB"/>
              </w:rPr>
            </w:pPr>
            <w:r w:rsidRPr="002C3D36">
              <w:rPr>
                <w:b/>
                <w:bCs/>
                <w:i/>
                <w:noProof/>
                <w:lang w:eastAsia="en-GB"/>
              </w:rPr>
              <w:t>si-TBS</w:t>
            </w:r>
          </w:p>
          <w:p w14:paraId="0B7446FA" w14:textId="77777777" w:rsidR="002215B0" w:rsidRPr="002C3D36" w:rsidRDefault="002215B0" w:rsidP="002215B0">
            <w:pPr>
              <w:pStyle w:val="TAL"/>
              <w:rPr>
                <w:b/>
                <w:bCs/>
                <w:i/>
                <w:noProof/>
                <w:lang w:eastAsia="en-GB"/>
              </w:rPr>
            </w:pPr>
            <w:r w:rsidRPr="002C3D36">
              <w:rPr>
                <w:lang w:eastAsia="en-GB"/>
              </w:rPr>
              <w:t xml:space="preserve">This field indicates the transport block size information used to broadcast the SI message towards BL UEs and UEs in </w:t>
            </w:r>
            <w:r w:rsidRPr="002C3D36">
              <w:rPr>
                <w:noProof/>
                <w:lang w:eastAsia="en-GB"/>
              </w:rPr>
              <w:t>CE</w:t>
            </w:r>
            <w:r w:rsidRPr="002C3D36">
              <w:rPr>
                <w:lang w:eastAsia="en-GB"/>
              </w:rPr>
              <w:t>, see TS 36.213 [23], Table 7.1.7.2.1-1, for a 6 PRB bandwidth and a QPSK modulation.</w:t>
            </w:r>
          </w:p>
        </w:tc>
      </w:tr>
      <w:tr w:rsidR="002215B0" w:rsidRPr="002C3D36" w14:paraId="79918698" w14:textId="77777777" w:rsidTr="002215B0">
        <w:trPr>
          <w:gridAfter w:val="1"/>
          <w:wAfter w:w="6" w:type="dxa"/>
          <w:cantSplit/>
        </w:trPr>
        <w:tc>
          <w:tcPr>
            <w:tcW w:w="9639" w:type="dxa"/>
          </w:tcPr>
          <w:p w14:paraId="7F7DA228" w14:textId="77777777" w:rsidR="002215B0" w:rsidRPr="002C3D36" w:rsidRDefault="002215B0" w:rsidP="002215B0">
            <w:pPr>
              <w:pStyle w:val="TAL"/>
              <w:rPr>
                <w:b/>
                <w:i/>
              </w:rPr>
            </w:pPr>
            <w:proofErr w:type="spellStart"/>
            <w:r w:rsidRPr="002C3D36">
              <w:rPr>
                <w:b/>
                <w:i/>
              </w:rPr>
              <w:t>schedulingInfoList</w:t>
            </w:r>
            <w:proofErr w:type="spellEnd"/>
            <w:r w:rsidRPr="002C3D36">
              <w:rPr>
                <w:b/>
                <w:i/>
              </w:rPr>
              <w:t>-BR</w:t>
            </w:r>
          </w:p>
          <w:p w14:paraId="11C2CF25" w14:textId="77777777" w:rsidR="002215B0" w:rsidRPr="002C3D36" w:rsidRDefault="002215B0" w:rsidP="002215B0">
            <w:pPr>
              <w:pStyle w:val="TAL"/>
              <w:rPr>
                <w:b/>
                <w:bCs/>
                <w:i/>
                <w:noProof/>
                <w:lang w:eastAsia="en-GB"/>
              </w:rPr>
            </w:pPr>
            <w:r w:rsidRPr="002C3D36">
              <w:t xml:space="preserve">Indicates additional scheduling information of SI messages for BL UEs and UEs in CE. It includes the same number of entries, and listed in the same order, as in </w:t>
            </w:r>
            <w:proofErr w:type="spellStart"/>
            <w:r w:rsidRPr="002C3D36">
              <w:rPr>
                <w:i/>
              </w:rPr>
              <w:t>schedulingInfoList</w:t>
            </w:r>
            <w:proofErr w:type="spellEnd"/>
            <w:r w:rsidRPr="002C3D36">
              <w:rPr>
                <w:i/>
              </w:rPr>
              <w:t xml:space="preserve"> </w:t>
            </w:r>
            <w:r w:rsidRPr="002C3D36">
              <w:t>(without suffix).</w:t>
            </w:r>
          </w:p>
        </w:tc>
      </w:tr>
      <w:tr w:rsidR="002215B0" w:rsidRPr="002C3D36" w14:paraId="4E0144E5" w14:textId="77777777" w:rsidTr="002215B0">
        <w:trPr>
          <w:gridAfter w:val="1"/>
          <w:wAfter w:w="6" w:type="dxa"/>
          <w:cantSplit/>
        </w:trPr>
        <w:tc>
          <w:tcPr>
            <w:tcW w:w="9639" w:type="dxa"/>
          </w:tcPr>
          <w:p w14:paraId="5EE57259" w14:textId="77777777" w:rsidR="002215B0" w:rsidRPr="002C3D36" w:rsidRDefault="002215B0" w:rsidP="002215B0">
            <w:pPr>
              <w:pStyle w:val="TAL"/>
              <w:rPr>
                <w:b/>
                <w:bCs/>
                <w:i/>
                <w:noProof/>
                <w:lang w:eastAsia="en-GB"/>
              </w:rPr>
            </w:pPr>
            <w:r w:rsidRPr="002C3D36">
              <w:rPr>
                <w:b/>
                <w:bCs/>
                <w:i/>
                <w:noProof/>
                <w:lang w:eastAsia="en-GB"/>
              </w:rPr>
              <w:t>si-ValidityTime</w:t>
            </w:r>
          </w:p>
          <w:p w14:paraId="2360A75C" w14:textId="77777777" w:rsidR="002215B0" w:rsidRPr="002C3D36" w:rsidRDefault="002215B0" w:rsidP="002215B0">
            <w:pPr>
              <w:pStyle w:val="TAL"/>
              <w:rPr>
                <w:b/>
                <w:bCs/>
                <w:i/>
                <w:noProof/>
                <w:lang w:eastAsia="en-GB"/>
              </w:rPr>
            </w:pPr>
            <w:r w:rsidRPr="002C3D36">
              <w:t xml:space="preserve">Indicates system information validity timer. </w:t>
            </w:r>
            <w:r w:rsidRPr="002C3D36">
              <w:rPr>
                <w:lang w:eastAsia="en-GB"/>
              </w:rPr>
              <w:t>If set to TRUE, the timer is set to 3h, otherwise the timer is set to 24h.</w:t>
            </w:r>
          </w:p>
        </w:tc>
      </w:tr>
      <w:tr w:rsidR="002215B0" w:rsidRPr="002C3D36" w14:paraId="6A4DF190" w14:textId="77777777" w:rsidTr="002215B0">
        <w:trPr>
          <w:gridAfter w:val="1"/>
          <w:wAfter w:w="6" w:type="dxa"/>
          <w:cantSplit/>
        </w:trPr>
        <w:tc>
          <w:tcPr>
            <w:tcW w:w="9639" w:type="dxa"/>
          </w:tcPr>
          <w:p w14:paraId="21BCE22E" w14:textId="77777777" w:rsidR="002215B0" w:rsidRPr="002C3D36" w:rsidRDefault="002215B0" w:rsidP="002215B0">
            <w:pPr>
              <w:pStyle w:val="TAL"/>
              <w:rPr>
                <w:b/>
                <w:bCs/>
                <w:i/>
                <w:noProof/>
                <w:lang w:eastAsia="en-GB"/>
              </w:rPr>
            </w:pPr>
            <w:r w:rsidRPr="002C3D36">
              <w:rPr>
                <w:b/>
                <w:bCs/>
                <w:i/>
                <w:noProof/>
                <w:lang w:eastAsia="en-GB"/>
              </w:rPr>
              <w:t>si-WindowLength, si-WindowLength-BR</w:t>
            </w:r>
          </w:p>
          <w:p w14:paraId="663DC225" w14:textId="77777777" w:rsidR="002215B0" w:rsidRPr="002C3D36" w:rsidRDefault="002215B0" w:rsidP="002215B0">
            <w:pPr>
              <w:pStyle w:val="TAL"/>
              <w:rPr>
                <w:lang w:eastAsia="en-GB"/>
              </w:rPr>
            </w:pPr>
            <w:r w:rsidRPr="002C3D36">
              <w:rPr>
                <w:lang w:eastAsia="en-GB"/>
              </w:rPr>
              <w:t>Common SI scheduling window for all SIs. Unit in milliseconds, where ms1 denotes 1 millisecond, ms2 denotes 2 milliseconds and so on. In case s</w:t>
            </w:r>
            <w:r w:rsidRPr="002C3D36">
              <w:rPr>
                <w:i/>
                <w:lang w:eastAsia="en-GB"/>
              </w:rPr>
              <w:t xml:space="preserve">i-WindowLength-BR-r13 </w:t>
            </w:r>
            <w:r w:rsidRPr="002C3D36">
              <w:rPr>
                <w:lang w:eastAsia="en-GB"/>
              </w:rPr>
              <w:t>is present and the UE is a BL UE or a UE in</w:t>
            </w:r>
            <w:r w:rsidRPr="002C3D36">
              <w:t xml:space="preserve"> CE</w:t>
            </w:r>
            <w:r w:rsidRPr="002C3D36">
              <w:rPr>
                <w:lang w:eastAsia="en-GB"/>
              </w:rPr>
              <w:t>, the UE shall use s</w:t>
            </w:r>
            <w:r w:rsidRPr="002C3D36">
              <w:rPr>
                <w:i/>
                <w:lang w:eastAsia="en-GB"/>
              </w:rPr>
              <w:t xml:space="preserve">i-WindowLength-BR-r13 </w:t>
            </w:r>
            <w:r w:rsidRPr="002C3D36">
              <w:rPr>
                <w:lang w:eastAsia="en-GB"/>
              </w:rPr>
              <w:t xml:space="preserve">and ignore the original field </w:t>
            </w:r>
            <w:proofErr w:type="spellStart"/>
            <w:r w:rsidRPr="002C3D36">
              <w:rPr>
                <w:i/>
                <w:lang w:eastAsia="en-GB"/>
              </w:rPr>
              <w:t>si-WindowLength</w:t>
            </w:r>
            <w:proofErr w:type="spellEnd"/>
            <w:r w:rsidRPr="002C3D36">
              <w:rPr>
                <w:lang w:eastAsia="en-GB"/>
              </w:rPr>
              <w:t xml:space="preserve"> (without suffix). UEs other than BL UEs or UEs in</w:t>
            </w:r>
            <w:r w:rsidRPr="002C3D36">
              <w:t xml:space="preserve"> CE</w:t>
            </w:r>
            <w:r w:rsidRPr="002C3D36">
              <w:rPr>
                <w:lang w:eastAsia="en-GB"/>
              </w:rPr>
              <w:t xml:space="preserve"> shall ignore the extension field s</w:t>
            </w:r>
            <w:r w:rsidRPr="002C3D36">
              <w:rPr>
                <w:i/>
                <w:lang w:eastAsia="en-GB"/>
              </w:rPr>
              <w:t>i-WindowLength-BR-r13.</w:t>
            </w:r>
          </w:p>
        </w:tc>
      </w:tr>
      <w:tr w:rsidR="002215B0" w:rsidRPr="002C3D36" w14:paraId="4D37497B" w14:textId="77777777" w:rsidTr="002215B0">
        <w:trPr>
          <w:gridAfter w:val="1"/>
          <w:wAfter w:w="6" w:type="dxa"/>
          <w:cantSplit/>
        </w:trPr>
        <w:tc>
          <w:tcPr>
            <w:tcW w:w="9639" w:type="dxa"/>
          </w:tcPr>
          <w:p w14:paraId="4B38FF46" w14:textId="77777777" w:rsidR="002215B0" w:rsidRPr="002C3D36" w:rsidRDefault="002215B0" w:rsidP="002215B0">
            <w:pPr>
              <w:pStyle w:val="TAL"/>
              <w:rPr>
                <w:b/>
                <w:bCs/>
                <w:i/>
                <w:noProof/>
                <w:lang w:eastAsia="en-GB"/>
              </w:rPr>
            </w:pPr>
            <w:r w:rsidRPr="002C3D36">
              <w:rPr>
                <w:b/>
                <w:bCs/>
                <w:i/>
                <w:noProof/>
                <w:lang w:eastAsia="en-GB"/>
              </w:rPr>
              <w:t>startSymbolBR</w:t>
            </w:r>
          </w:p>
          <w:p w14:paraId="64A5F1BA" w14:textId="77777777" w:rsidR="002215B0" w:rsidRPr="002C3D36" w:rsidRDefault="002215B0" w:rsidP="002215B0">
            <w:pPr>
              <w:pStyle w:val="TAL"/>
              <w:rPr>
                <w:b/>
                <w:bCs/>
                <w:i/>
                <w:noProof/>
                <w:lang w:eastAsia="en-GB"/>
              </w:rPr>
            </w:pPr>
            <w:r w:rsidRPr="002C3D36">
              <w:rPr>
                <w:bCs/>
                <w:noProof/>
                <w:lang w:eastAsia="en-GB"/>
              </w:rPr>
              <w:t xml:space="preserve">For BL UEs and UEs in CE, indicates the OFDM starting symbol for any MPDCCH, PDSCH scheduled on the same cell except the PDSCH carrying </w:t>
            </w:r>
            <w:r w:rsidRPr="002C3D36">
              <w:rPr>
                <w:i/>
                <w:lang w:eastAsia="en-GB"/>
              </w:rPr>
              <w:t>SystemInformationBlockType1-BR</w:t>
            </w:r>
            <w:r w:rsidRPr="002C3D36">
              <w:rPr>
                <w:bCs/>
                <w:noProof/>
                <w:lang w:eastAsia="en-GB"/>
              </w:rPr>
              <w:t xml:space="preserve">, see TS 36.213 [23]. Values 1, 2, and 3 are applicable for </w:t>
            </w:r>
            <w:r w:rsidRPr="002C3D36">
              <w:rPr>
                <w:bCs/>
                <w:i/>
                <w:noProof/>
                <w:lang w:eastAsia="en-GB"/>
              </w:rPr>
              <w:t>dl-Bandwidth</w:t>
            </w:r>
            <w:r w:rsidRPr="002C3D36">
              <w:rPr>
                <w:bCs/>
                <w:noProof/>
                <w:lang w:eastAsia="en-GB"/>
              </w:rPr>
              <w:t xml:space="preserve"> greater than 10 resource blocks. Values 2, 3, and 4 are applicable otherwise.</w:t>
            </w:r>
          </w:p>
        </w:tc>
      </w:tr>
      <w:tr w:rsidR="002215B0" w:rsidRPr="002C3D36" w14:paraId="03077BF8" w14:textId="77777777" w:rsidTr="002215B0">
        <w:trPr>
          <w:gridAfter w:val="1"/>
          <w:wAfter w:w="6" w:type="dxa"/>
          <w:cantSplit/>
        </w:trPr>
        <w:tc>
          <w:tcPr>
            <w:tcW w:w="9639" w:type="dxa"/>
          </w:tcPr>
          <w:p w14:paraId="5D0AD683" w14:textId="77777777" w:rsidR="002215B0" w:rsidRPr="002C3D36" w:rsidRDefault="002215B0" w:rsidP="002215B0">
            <w:pPr>
              <w:pStyle w:val="TAL"/>
              <w:rPr>
                <w:b/>
                <w:bCs/>
                <w:i/>
                <w:noProof/>
                <w:lang w:eastAsia="en-GB"/>
              </w:rPr>
            </w:pPr>
            <w:r w:rsidRPr="002C3D36">
              <w:rPr>
                <w:b/>
                <w:bCs/>
                <w:i/>
                <w:noProof/>
                <w:lang w:eastAsia="en-GB"/>
              </w:rPr>
              <w:t>systemInfoValueTagList</w:t>
            </w:r>
          </w:p>
          <w:p w14:paraId="03D44FD6" w14:textId="77777777" w:rsidR="002215B0" w:rsidRPr="002C3D36" w:rsidRDefault="002215B0" w:rsidP="002215B0">
            <w:pPr>
              <w:pStyle w:val="TAL"/>
              <w:rPr>
                <w:b/>
                <w:bCs/>
                <w:i/>
                <w:noProof/>
                <w:lang w:eastAsia="en-GB"/>
              </w:rPr>
            </w:pPr>
            <w:r w:rsidRPr="002C3D36">
              <w:t xml:space="preserve">Indicates </w:t>
            </w:r>
            <w:r w:rsidRPr="002C3D36">
              <w:rPr>
                <w:lang w:eastAsia="en-GB"/>
              </w:rPr>
              <w:t>SI message specific value tags</w:t>
            </w:r>
            <w:r w:rsidRPr="002C3D36">
              <w:t xml:space="preserve"> for BL UEs and UEs in CE. It includes the same number of entries, and listed in the same order, as in </w:t>
            </w:r>
            <w:proofErr w:type="spellStart"/>
            <w:r w:rsidRPr="002C3D36">
              <w:rPr>
                <w:i/>
              </w:rPr>
              <w:t>schedulingInfoList</w:t>
            </w:r>
            <w:proofErr w:type="spellEnd"/>
            <w:r w:rsidRPr="002C3D36">
              <w:t xml:space="preserve"> (without suffix).</w:t>
            </w:r>
          </w:p>
        </w:tc>
      </w:tr>
      <w:tr w:rsidR="002215B0" w:rsidRPr="002C3D36" w14:paraId="164E15D7" w14:textId="77777777" w:rsidTr="002215B0">
        <w:trPr>
          <w:gridAfter w:val="1"/>
          <w:wAfter w:w="6" w:type="dxa"/>
          <w:cantSplit/>
        </w:trPr>
        <w:tc>
          <w:tcPr>
            <w:tcW w:w="9639" w:type="dxa"/>
          </w:tcPr>
          <w:p w14:paraId="512B878C" w14:textId="77777777" w:rsidR="002215B0" w:rsidRPr="002C3D36" w:rsidRDefault="002215B0" w:rsidP="002215B0">
            <w:pPr>
              <w:pStyle w:val="TAL"/>
              <w:rPr>
                <w:b/>
                <w:bCs/>
                <w:i/>
                <w:noProof/>
                <w:lang w:eastAsia="en-GB"/>
              </w:rPr>
            </w:pPr>
            <w:r w:rsidRPr="002C3D36">
              <w:rPr>
                <w:b/>
                <w:bCs/>
                <w:i/>
                <w:noProof/>
                <w:lang w:eastAsia="en-GB"/>
              </w:rPr>
              <w:t>systemInfoValueTagSI</w:t>
            </w:r>
          </w:p>
          <w:p w14:paraId="0DFBF762" w14:textId="77777777" w:rsidR="002215B0" w:rsidRPr="002C3D36" w:rsidRDefault="002215B0" w:rsidP="002215B0">
            <w:pPr>
              <w:pStyle w:val="TAL"/>
            </w:pPr>
            <w:r w:rsidRPr="002C3D36">
              <w:t>SI message specific value tag as specified in clause 5.2.1.3</w:t>
            </w:r>
            <w:r w:rsidRPr="002C3D36">
              <w:rPr>
                <w:rFonts w:eastAsia="SimSun"/>
              </w:rPr>
              <w:t xml:space="preserve">. </w:t>
            </w:r>
            <w:r w:rsidRPr="002C3D36">
              <w:t xml:space="preserve">Common for all SIBs within the SI message other than </w:t>
            </w:r>
            <w:r w:rsidRPr="002C3D36">
              <w:rPr>
                <w:rFonts w:eastAsia="SimSun"/>
              </w:rPr>
              <w:t>MIB, SIB1, SIB10, SIB11,</w:t>
            </w:r>
            <w:r w:rsidRPr="002C3D36">
              <w:t xml:space="preserve"> SIB12 and SIB14</w:t>
            </w:r>
            <w:r w:rsidRPr="002C3D36">
              <w:rPr>
                <w:rFonts w:eastAsia="SimSun"/>
              </w:rPr>
              <w:t>.</w:t>
            </w:r>
          </w:p>
        </w:tc>
      </w:tr>
      <w:tr w:rsidR="002215B0" w:rsidRPr="002C3D36" w14:paraId="1CE4FBB0" w14:textId="77777777" w:rsidTr="002215B0">
        <w:trPr>
          <w:gridAfter w:val="1"/>
          <w:wAfter w:w="6" w:type="dxa"/>
          <w:cantSplit/>
        </w:trPr>
        <w:tc>
          <w:tcPr>
            <w:tcW w:w="9639" w:type="dxa"/>
          </w:tcPr>
          <w:p w14:paraId="4CA8852A" w14:textId="77777777" w:rsidR="002215B0" w:rsidRPr="002C3D36" w:rsidRDefault="002215B0" w:rsidP="002215B0">
            <w:pPr>
              <w:pStyle w:val="TAL"/>
              <w:rPr>
                <w:b/>
                <w:bCs/>
                <w:i/>
                <w:noProof/>
                <w:lang w:eastAsia="en-GB"/>
              </w:rPr>
            </w:pPr>
            <w:r w:rsidRPr="002C3D36">
              <w:rPr>
                <w:b/>
                <w:bCs/>
                <w:i/>
                <w:noProof/>
                <w:lang w:eastAsia="en-GB"/>
              </w:rPr>
              <w:t>systemInfoValueTag</w:t>
            </w:r>
          </w:p>
          <w:p w14:paraId="78096E9A" w14:textId="77777777" w:rsidR="002215B0" w:rsidRPr="002C3D36" w:rsidRDefault="002215B0" w:rsidP="002215B0">
            <w:pPr>
              <w:pStyle w:val="TAL"/>
              <w:rPr>
                <w:rFonts w:eastAsia="SimSun"/>
                <w:lang w:eastAsia="zh-CN"/>
              </w:rPr>
            </w:pPr>
            <w:r w:rsidRPr="002C3D36">
              <w:rPr>
                <w:lang w:eastAsia="en-GB"/>
              </w:rPr>
              <w:t xml:space="preserve">Common for all SIBs other than </w:t>
            </w:r>
            <w:r w:rsidRPr="002C3D36">
              <w:rPr>
                <w:rFonts w:eastAsia="SimSun"/>
                <w:lang w:eastAsia="zh-CN"/>
              </w:rPr>
              <w:t>MIB, MIB-MBMS, SIB1, SIB1-MBMS, SIB10, SIB11,</w:t>
            </w:r>
            <w:r w:rsidRPr="002C3D36">
              <w:rPr>
                <w:lang w:eastAsia="zh-TW"/>
              </w:rPr>
              <w:t xml:space="preserve"> SIB12 and SIB14</w:t>
            </w:r>
            <w:r w:rsidRPr="002C3D36">
              <w:rPr>
                <w:rFonts w:eastAsia="SimSun"/>
                <w:lang w:eastAsia="zh-CN"/>
              </w:rPr>
              <w:t>. Change of MIB, MIB-MBMS, SIB1 and SIB1-MBMS is detected by acquisition of the corresponding message.</w:t>
            </w:r>
          </w:p>
        </w:tc>
      </w:tr>
      <w:tr w:rsidR="002215B0" w:rsidRPr="002C3D36" w14:paraId="5BEA7AFD" w14:textId="77777777" w:rsidTr="002215B0">
        <w:trPr>
          <w:gridAfter w:val="1"/>
          <w:wAfter w:w="6" w:type="dxa"/>
          <w:cantSplit/>
        </w:trPr>
        <w:tc>
          <w:tcPr>
            <w:tcW w:w="9639" w:type="dxa"/>
          </w:tcPr>
          <w:p w14:paraId="17985E97" w14:textId="77777777" w:rsidR="002215B0" w:rsidRPr="002C3D36" w:rsidRDefault="002215B0" w:rsidP="002215B0">
            <w:pPr>
              <w:pStyle w:val="TAL"/>
              <w:rPr>
                <w:b/>
                <w:i/>
              </w:rPr>
            </w:pPr>
            <w:proofErr w:type="spellStart"/>
            <w:r w:rsidRPr="002C3D36">
              <w:rPr>
                <w:b/>
                <w:i/>
              </w:rPr>
              <w:t>tdd-Config</w:t>
            </w:r>
            <w:proofErr w:type="spellEnd"/>
          </w:p>
          <w:p w14:paraId="4B717D8E" w14:textId="77777777" w:rsidR="002215B0" w:rsidRPr="002C3D36" w:rsidRDefault="002215B0" w:rsidP="002215B0">
            <w:pPr>
              <w:pStyle w:val="TAL"/>
              <w:rPr>
                <w:b/>
                <w:bCs/>
                <w:i/>
                <w:noProof/>
                <w:lang w:eastAsia="en-GB"/>
              </w:rPr>
            </w:pPr>
            <w:r w:rsidRPr="002C3D36">
              <w:t xml:space="preserve">Specifies the TDD specific physical channel configurations. </w:t>
            </w:r>
            <w:r w:rsidRPr="002C3D36">
              <w:rPr>
                <w:lang w:eastAsia="en-GB"/>
              </w:rPr>
              <w:t>NOTE 2.</w:t>
            </w:r>
          </w:p>
        </w:tc>
      </w:tr>
      <w:tr w:rsidR="002215B0" w:rsidRPr="002C3D36" w14:paraId="6A558DF5" w14:textId="77777777" w:rsidTr="002215B0">
        <w:trPr>
          <w:gridAfter w:val="1"/>
          <w:wAfter w:w="6" w:type="dxa"/>
          <w:cantSplit/>
        </w:trPr>
        <w:tc>
          <w:tcPr>
            <w:tcW w:w="9639" w:type="dxa"/>
          </w:tcPr>
          <w:p w14:paraId="4D7D23E9" w14:textId="77777777" w:rsidR="002215B0" w:rsidRPr="002C3D36" w:rsidRDefault="002215B0" w:rsidP="002215B0">
            <w:pPr>
              <w:pStyle w:val="TAL"/>
              <w:rPr>
                <w:b/>
                <w:bCs/>
                <w:i/>
                <w:noProof/>
                <w:lang w:eastAsia="en-GB"/>
              </w:rPr>
            </w:pPr>
            <w:r w:rsidRPr="002C3D36">
              <w:rPr>
                <w:b/>
                <w:bCs/>
                <w:i/>
                <w:noProof/>
                <w:lang w:eastAsia="en-GB"/>
              </w:rPr>
              <w:t>trackingAreaCode/trackingAreaCode-5GC</w:t>
            </w:r>
          </w:p>
          <w:p w14:paraId="54D77FFA" w14:textId="77777777" w:rsidR="002215B0" w:rsidRPr="002C3D36" w:rsidRDefault="002215B0" w:rsidP="002215B0">
            <w:pPr>
              <w:pStyle w:val="TAL"/>
              <w:rPr>
                <w:lang w:eastAsia="en-GB"/>
              </w:rPr>
            </w:pPr>
            <w:r w:rsidRPr="002C3D36">
              <w:rPr>
                <w:lang w:eastAsia="en-GB"/>
              </w:rPr>
              <w:t xml:space="preserve">A </w:t>
            </w:r>
            <w:proofErr w:type="spellStart"/>
            <w:r w:rsidRPr="002C3D36">
              <w:rPr>
                <w:i/>
                <w:lang w:eastAsia="en-GB"/>
              </w:rPr>
              <w:t>trackingAreaCode</w:t>
            </w:r>
            <w:proofErr w:type="spellEnd"/>
            <w:r w:rsidRPr="002C3D36">
              <w:rPr>
                <w:lang w:eastAsia="en-GB"/>
              </w:rPr>
              <w:t xml:space="preserve"> that is common for all the PLMNs listed. NOTE2. NOTE 5.</w:t>
            </w:r>
          </w:p>
        </w:tc>
      </w:tr>
      <w:tr w:rsidR="002215B0" w:rsidRPr="002C3D36" w14:paraId="72217D12" w14:textId="77777777" w:rsidTr="002215B0">
        <w:trPr>
          <w:gridAfter w:val="1"/>
          <w:wAfter w:w="6" w:type="dxa"/>
          <w:cantSplit/>
        </w:trPr>
        <w:tc>
          <w:tcPr>
            <w:tcW w:w="9639" w:type="dxa"/>
          </w:tcPr>
          <w:p w14:paraId="6F33DEAC" w14:textId="77777777" w:rsidR="002215B0" w:rsidRPr="002C3D36" w:rsidRDefault="002215B0" w:rsidP="002215B0">
            <w:pPr>
              <w:pStyle w:val="TAL"/>
              <w:rPr>
                <w:b/>
                <w:i/>
              </w:rPr>
            </w:pPr>
            <w:proofErr w:type="spellStart"/>
            <w:r w:rsidRPr="002C3D36">
              <w:rPr>
                <w:b/>
                <w:i/>
              </w:rPr>
              <w:t>transmissionInControlChRegion</w:t>
            </w:r>
            <w:proofErr w:type="spellEnd"/>
          </w:p>
          <w:p w14:paraId="33F25130" w14:textId="77777777" w:rsidR="002215B0" w:rsidRPr="002C3D36" w:rsidRDefault="002215B0" w:rsidP="002215B0">
            <w:pPr>
              <w:pStyle w:val="TAL"/>
            </w:pPr>
            <w:r w:rsidRPr="002C3D36">
              <w:t>Indicates, for BL UEs and UEs in CE, LTE control channel region may be used for DL broadcast transmission. NOTE 3.</w:t>
            </w:r>
          </w:p>
        </w:tc>
      </w:tr>
      <w:tr w:rsidR="002215B0" w:rsidRPr="002C3D36" w14:paraId="006AD9B6" w14:textId="77777777" w:rsidTr="002215B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C80531" w14:textId="77777777" w:rsidR="002215B0" w:rsidRPr="002C3D36" w:rsidRDefault="002215B0" w:rsidP="002215B0">
            <w:pPr>
              <w:pStyle w:val="TAL"/>
              <w:rPr>
                <w:b/>
                <w:bCs/>
                <w:i/>
                <w:noProof/>
                <w:lang w:eastAsia="en-GB"/>
              </w:rPr>
            </w:pPr>
            <w:r w:rsidRPr="002C3D36">
              <w:rPr>
                <w:b/>
                <w:bCs/>
                <w:i/>
                <w:noProof/>
                <w:lang w:eastAsia="en-GB"/>
              </w:rPr>
              <w:t>up-CIoT-5GS-Optimisation</w:t>
            </w:r>
          </w:p>
          <w:p w14:paraId="597BE0C5" w14:textId="77777777" w:rsidR="002215B0" w:rsidRPr="002C3D36" w:rsidRDefault="002215B0" w:rsidP="002215B0">
            <w:pPr>
              <w:pStyle w:val="TAL"/>
              <w:rPr>
                <w:bCs/>
                <w:noProof/>
                <w:lang w:eastAsia="en-GB"/>
              </w:rPr>
            </w:pPr>
            <w:r w:rsidRPr="002C3D36">
              <w:rPr>
                <w:bCs/>
                <w:noProof/>
                <w:lang w:eastAsia="en-GB"/>
              </w:rPr>
              <w:t>Indicates whether the UE is allowed to resume the connection with User plane CIoT 5GS optimisation, see TS 24.501 [95].</w:t>
            </w:r>
          </w:p>
        </w:tc>
      </w:tr>
    </w:tbl>
    <w:p w14:paraId="1E2EBD10" w14:textId="77777777" w:rsidR="002215B0" w:rsidRPr="002C3D36" w:rsidRDefault="002215B0" w:rsidP="002215B0"/>
    <w:p w14:paraId="0217CD28" w14:textId="77777777" w:rsidR="002215B0" w:rsidRPr="002C3D36" w:rsidRDefault="002215B0" w:rsidP="002215B0">
      <w:pPr>
        <w:pStyle w:val="NO"/>
      </w:pPr>
      <w:r w:rsidRPr="002C3D36">
        <w:t>NOTE 1:</w:t>
      </w:r>
      <w:r w:rsidRPr="002C3D36">
        <w:tab/>
        <w:t>The value the UE applies for parameter "</w:t>
      </w:r>
      <w:proofErr w:type="spellStart"/>
      <w:r w:rsidRPr="002C3D36">
        <w:t>Q</w:t>
      </w:r>
      <w:r w:rsidRPr="002C3D36">
        <w:rPr>
          <w:vertAlign w:val="subscript"/>
        </w:rPr>
        <w:t>qualmin</w:t>
      </w:r>
      <w:proofErr w:type="spellEnd"/>
      <w:r w:rsidRPr="002C3D36">
        <w:t xml:space="preserve">" in TS 36.304 [4] depends on the </w:t>
      </w:r>
      <w:r w:rsidRPr="002C3D36">
        <w:rPr>
          <w:i/>
        </w:rPr>
        <w:t>q-</w:t>
      </w:r>
      <w:proofErr w:type="spellStart"/>
      <w:r w:rsidRPr="002C3D36">
        <w:rPr>
          <w:i/>
        </w:rPr>
        <w:t>QualMin</w:t>
      </w:r>
      <w:proofErr w:type="spellEnd"/>
      <w:r w:rsidRPr="002C3D3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2215B0" w:rsidRPr="002C3D36" w14:paraId="41F2CF1A" w14:textId="77777777" w:rsidTr="002215B0">
        <w:tc>
          <w:tcPr>
            <w:tcW w:w="2977" w:type="dxa"/>
          </w:tcPr>
          <w:p w14:paraId="66263B4D" w14:textId="77777777" w:rsidR="002215B0" w:rsidRPr="002C3D36" w:rsidRDefault="002215B0" w:rsidP="002215B0">
            <w:pPr>
              <w:pStyle w:val="TAH"/>
              <w:rPr>
                <w:rFonts w:eastAsia="Batang"/>
                <w:lang w:eastAsia="en-GB"/>
              </w:rPr>
            </w:pPr>
            <w:r w:rsidRPr="002C3D36">
              <w:rPr>
                <w:lang w:eastAsia="en-GB"/>
              </w:rPr>
              <w:t>q-</w:t>
            </w:r>
            <w:proofErr w:type="spellStart"/>
            <w:r w:rsidRPr="002C3D36">
              <w:rPr>
                <w:lang w:eastAsia="en-GB"/>
              </w:rPr>
              <w:t>QualMinRSRQ</w:t>
            </w:r>
            <w:proofErr w:type="spellEnd"/>
            <w:r w:rsidRPr="002C3D36">
              <w:rPr>
                <w:lang w:eastAsia="en-GB"/>
              </w:rPr>
              <w:t>-</w:t>
            </w:r>
            <w:proofErr w:type="spellStart"/>
            <w:r w:rsidRPr="002C3D36">
              <w:rPr>
                <w:lang w:eastAsia="en-GB"/>
              </w:rPr>
              <w:t>OnAllSymbols</w:t>
            </w:r>
            <w:proofErr w:type="spellEnd"/>
          </w:p>
        </w:tc>
        <w:tc>
          <w:tcPr>
            <w:tcW w:w="1559" w:type="dxa"/>
          </w:tcPr>
          <w:p w14:paraId="63BDF145" w14:textId="77777777" w:rsidR="002215B0" w:rsidRPr="002C3D36" w:rsidRDefault="002215B0" w:rsidP="002215B0">
            <w:pPr>
              <w:pStyle w:val="TAH"/>
              <w:rPr>
                <w:rFonts w:eastAsia="Batang"/>
                <w:lang w:eastAsia="en-GB"/>
              </w:rPr>
            </w:pPr>
            <w:r w:rsidRPr="002C3D36">
              <w:rPr>
                <w:lang w:eastAsia="en-GB"/>
              </w:rPr>
              <w:t>q-</w:t>
            </w:r>
            <w:proofErr w:type="spellStart"/>
            <w:r w:rsidRPr="002C3D36">
              <w:rPr>
                <w:lang w:eastAsia="en-GB"/>
              </w:rPr>
              <w:t>QualMinWB</w:t>
            </w:r>
            <w:proofErr w:type="spellEnd"/>
          </w:p>
        </w:tc>
        <w:tc>
          <w:tcPr>
            <w:tcW w:w="5103" w:type="dxa"/>
          </w:tcPr>
          <w:p w14:paraId="08DDD9A2" w14:textId="77777777" w:rsidR="002215B0" w:rsidRPr="002C3D36" w:rsidRDefault="002215B0" w:rsidP="002215B0">
            <w:pPr>
              <w:pStyle w:val="TAH"/>
              <w:rPr>
                <w:rFonts w:eastAsia="Batang"/>
                <w:lang w:eastAsia="en-GB"/>
              </w:rPr>
            </w:pPr>
            <w:r w:rsidRPr="002C3D36">
              <w:rPr>
                <w:rFonts w:eastAsia="Batang"/>
                <w:noProof/>
                <w:lang w:eastAsia="en-GB"/>
              </w:rPr>
              <w:t>Value of parameter "Q</w:t>
            </w:r>
            <w:r w:rsidRPr="002C3D36">
              <w:rPr>
                <w:rFonts w:eastAsia="Batang"/>
                <w:noProof/>
                <w:vertAlign w:val="subscript"/>
                <w:lang w:eastAsia="en-GB"/>
              </w:rPr>
              <w:t>qualmin</w:t>
            </w:r>
            <w:r w:rsidRPr="002C3D36">
              <w:rPr>
                <w:rFonts w:eastAsia="Batang"/>
                <w:noProof/>
                <w:lang w:eastAsia="en-GB"/>
              </w:rPr>
              <w:t>" in TS 36.304 [4]</w:t>
            </w:r>
          </w:p>
        </w:tc>
      </w:tr>
      <w:tr w:rsidR="002215B0" w:rsidRPr="002C3D36" w14:paraId="0997D82C" w14:textId="77777777" w:rsidTr="002215B0">
        <w:tc>
          <w:tcPr>
            <w:tcW w:w="2977" w:type="dxa"/>
          </w:tcPr>
          <w:p w14:paraId="1AFFFB94" w14:textId="77777777" w:rsidR="002215B0" w:rsidRPr="002C3D36" w:rsidRDefault="002215B0" w:rsidP="002215B0">
            <w:pPr>
              <w:pStyle w:val="TAL"/>
              <w:jc w:val="center"/>
              <w:rPr>
                <w:rFonts w:eastAsia="Batang"/>
                <w:lang w:eastAsia="en-GB"/>
              </w:rPr>
            </w:pPr>
            <w:r w:rsidRPr="002C3D36">
              <w:rPr>
                <w:rFonts w:eastAsia="Batang"/>
                <w:noProof/>
                <w:lang w:eastAsia="en-GB"/>
              </w:rPr>
              <w:t>Included</w:t>
            </w:r>
          </w:p>
        </w:tc>
        <w:tc>
          <w:tcPr>
            <w:tcW w:w="1559" w:type="dxa"/>
          </w:tcPr>
          <w:p w14:paraId="69631C27" w14:textId="77777777" w:rsidR="002215B0" w:rsidRPr="002C3D36" w:rsidRDefault="002215B0" w:rsidP="002215B0">
            <w:pPr>
              <w:pStyle w:val="TAL"/>
              <w:jc w:val="center"/>
              <w:rPr>
                <w:rFonts w:eastAsia="Batang"/>
                <w:lang w:eastAsia="en-GB"/>
              </w:rPr>
            </w:pPr>
            <w:r w:rsidRPr="002C3D36">
              <w:rPr>
                <w:rFonts w:eastAsia="Batang"/>
                <w:noProof/>
                <w:lang w:eastAsia="en-GB"/>
              </w:rPr>
              <w:t>Included</w:t>
            </w:r>
          </w:p>
        </w:tc>
        <w:tc>
          <w:tcPr>
            <w:tcW w:w="5103" w:type="dxa"/>
          </w:tcPr>
          <w:p w14:paraId="1A3BF7A3" w14:textId="77777777" w:rsidR="002215B0" w:rsidRPr="002C3D36" w:rsidRDefault="002215B0" w:rsidP="002215B0">
            <w:pPr>
              <w:pStyle w:val="TAL"/>
              <w:rPr>
                <w:rFonts w:eastAsia="Batang"/>
                <w:lang w:eastAsia="en-GB"/>
              </w:rPr>
            </w:pPr>
            <w:r w:rsidRPr="002C3D36">
              <w:rPr>
                <w:rFonts w:eastAsia="Batang"/>
                <w:i/>
                <w:lang w:eastAsia="en-GB"/>
              </w:rPr>
              <w:t>q-</w:t>
            </w:r>
            <w:proofErr w:type="spellStart"/>
            <w:r w:rsidRPr="002C3D36">
              <w:rPr>
                <w:rFonts w:eastAsia="Batang"/>
                <w:i/>
                <w:lang w:eastAsia="en-GB"/>
              </w:rPr>
              <w:t>QualMinRSRQ</w:t>
            </w:r>
            <w:proofErr w:type="spellEnd"/>
            <w:r w:rsidRPr="002C3D36">
              <w:rPr>
                <w:rFonts w:eastAsia="Batang"/>
                <w:i/>
                <w:lang w:eastAsia="en-GB"/>
              </w:rPr>
              <w:t>-</w:t>
            </w:r>
            <w:proofErr w:type="spellStart"/>
            <w:r w:rsidRPr="002C3D36">
              <w:rPr>
                <w:rFonts w:eastAsia="Batang"/>
                <w:i/>
                <w:lang w:eastAsia="en-GB"/>
              </w:rPr>
              <w:t>OnAllSymbols</w:t>
            </w:r>
            <w:proofErr w:type="spellEnd"/>
            <w:r w:rsidRPr="002C3D36">
              <w:rPr>
                <w:rFonts w:eastAsia="Batang"/>
                <w:lang w:eastAsia="en-GB"/>
              </w:rPr>
              <w:t xml:space="preserve"> – (</w:t>
            </w:r>
            <w:r w:rsidRPr="002C3D36">
              <w:rPr>
                <w:rFonts w:eastAsia="Batang"/>
                <w:i/>
                <w:lang w:eastAsia="en-GB"/>
              </w:rPr>
              <w:t>q-</w:t>
            </w:r>
            <w:proofErr w:type="spellStart"/>
            <w:r w:rsidRPr="002C3D36">
              <w:rPr>
                <w:rFonts w:eastAsia="Batang"/>
                <w:i/>
                <w:lang w:eastAsia="en-GB"/>
              </w:rPr>
              <w:t>QualMin</w:t>
            </w:r>
            <w:proofErr w:type="spellEnd"/>
            <w:r w:rsidRPr="002C3D36">
              <w:rPr>
                <w:rFonts w:eastAsia="Batang"/>
                <w:lang w:eastAsia="en-GB"/>
              </w:rPr>
              <w:t xml:space="preserve"> – </w:t>
            </w:r>
            <w:r w:rsidRPr="002C3D36">
              <w:rPr>
                <w:rFonts w:eastAsia="Batang"/>
                <w:i/>
                <w:lang w:eastAsia="en-GB"/>
              </w:rPr>
              <w:t>q-</w:t>
            </w:r>
            <w:proofErr w:type="spellStart"/>
            <w:r w:rsidRPr="002C3D36">
              <w:rPr>
                <w:rFonts w:eastAsia="Batang"/>
                <w:i/>
                <w:lang w:eastAsia="en-GB"/>
              </w:rPr>
              <w:t>QualMinWB</w:t>
            </w:r>
            <w:proofErr w:type="spellEnd"/>
            <w:r w:rsidRPr="002C3D36">
              <w:rPr>
                <w:rFonts w:eastAsia="Batang"/>
                <w:lang w:eastAsia="en-GB"/>
              </w:rPr>
              <w:t>)</w:t>
            </w:r>
          </w:p>
        </w:tc>
      </w:tr>
      <w:tr w:rsidR="002215B0" w:rsidRPr="002C3D36" w14:paraId="3DCB56DC" w14:textId="77777777" w:rsidTr="002215B0">
        <w:tc>
          <w:tcPr>
            <w:tcW w:w="2977" w:type="dxa"/>
          </w:tcPr>
          <w:p w14:paraId="214CCD0E" w14:textId="77777777" w:rsidR="002215B0" w:rsidRPr="002C3D36" w:rsidRDefault="002215B0" w:rsidP="002215B0">
            <w:pPr>
              <w:pStyle w:val="TAL"/>
              <w:jc w:val="center"/>
              <w:rPr>
                <w:rFonts w:eastAsia="Batang"/>
                <w:lang w:eastAsia="en-GB"/>
              </w:rPr>
            </w:pPr>
            <w:r w:rsidRPr="002C3D36">
              <w:rPr>
                <w:rFonts w:eastAsia="Batang"/>
                <w:noProof/>
                <w:lang w:eastAsia="en-GB"/>
              </w:rPr>
              <w:t>Included</w:t>
            </w:r>
          </w:p>
        </w:tc>
        <w:tc>
          <w:tcPr>
            <w:tcW w:w="1559" w:type="dxa"/>
          </w:tcPr>
          <w:p w14:paraId="1A6346FD" w14:textId="77777777" w:rsidR="002215B0" w:rsidRPr="002C3D36" w:rsidRDefault="002215B0" w:rsidP="002215B0">
            <w:pPr>
              <w:pStyle w:val="TAL"/>
              <w:jc w:val="center"/>
              <w:rPr>
                <w:rFonts w:eastAsia="Batang"/>
                <w:lang w:eastAsia="en-GB"/>
              </w:rPr>
            </w:pPr>
            <w:r w:rsidRPr="002C3D36">
              <w:rPr>
                <w:rFonts w:eastAsia="Batang"/>
                <w:lang w:eastAsia="en-GB"/>
              </w:rPr>
              <w:t>Not included</w:t>
            </w:r>
          </w:p>
        </w:tc>
        <w:tc>
          <w:tcPr>
            <w:tcW w:w="5103" w:type="dxa"/>
          </w:tcPr>
          <w:p w14:paraId="6DA71486" w14:textId="77777777" w:rsidR="002215B0" w:rsidRPr="002C3D36" w:rsidRDefault="002215B0" w:rsidP="002215B0">
            <w:pPr>
              <w:pStyle w:val="TAL"/>
              <w:rPr>
                <w:rFonts w:eastAsia="Batang"/>
                <w:lang w:eastAsia="en-GB"/>
              </w:rPr>
            </w:pPr>
            <w:r w:rsidRPr="002C3D36">
              <w:rPr>
                <w:rFonts w:eastAsia="Batang"/>
                <w:i/>
                <w:lang w:eastAsia="en-GB"/>
              </w:rPr>
              <w:t>q-</w:t>
            </w:r>
            <w:proofErr w:type="spellStart"/>
            <w:r w:rsidRPr="002C3D36">
              <w:rPr>
                <w:rFonts w:eastAsia="Batang"/>
                <w:i/>
                <w:lang w:eastAsia="en-GB"/>
              </w:rPr>
              <w:t>QualMinRSRQ</w:t>
            </w:r>
            <w:proofErr w:type="spellEnd"/>
            <w:r w:rsidRPr="002C3D36">
              <w:rPr>
                <w:rFonts w:eastAsia="Batang"/>
                <w:i/>
                <w:lang w:eastAsia="en-GB"/>
              </w:rPr>
              <w:t>-</w:t>
            </w:r>
            <w:proofErr w:type="spellStart"/>
            <w:r w:rsidRPr="002C3D36">
              <w:rPr>
                <w:rFonts w:eastAsia="Batang"/>
                <w:i/>
                <w:lang w:eastAsia="en-GB"/>
              </w:rPr>
              <w:t>OnAllSymbols</w:t>
            </w:r>
            <w:proofErr w:type="spellEnd"/>
          </w:p>
        </w:tc>
      </w:tr>
      <w:tr w:rsidR="002215B0" w:rsidRPr="002C3D36" w14:paraId="6E64163E" w14:textId="77777777" w:rsidTr="002215B0">
        <w:tc>
          <w:tcPr>
            <w:tcW w:w="2977" w:type="dxa"/>
          </w:tcPr>
          <w:p w14:paraId="3CD00B44" w14:textId="77777777" w:rsidR="002215B0" w:rsidRPr="002C3D36" w:rsidRDefault="002215B0" w:rsidP="002215B0">
            <w:pPr>
              <w:pStyle w:val="TAL"/>
              <w:jc w:val="center"/>
              <w:rPr>
                <w:rFonts w:eastAsia="Batang"/>
                <w:lang w:eastAsia="en-GB"/>
              </w:rPr>
            </w:pPr>
            <w:r w:rsidRPr="002C3D36">
              <w:rPr>
                <w:rFonts w:eastAsia="Batang"/>
                <w:lang w:eastAsia="en-GB"/>
              </w:rPr>
              <w:t>Not included</w:t>
            </w:r>
          </w:p>
        </w:tc>
        <w:tc>
          <w:tcPr>
            <w:tcW w:w="1559" w:type="dxa"/>
          </w:tcPr>
          <w:p w14:paraId="144D0546" w14:textId="77777777" w:rsidR="002215B0" w:rsidRPr="002C3D36" w:rsidRDefault="002215B0" w:rsidP="002215B0">
            <w:pPr>
              <w:pStyle w:val="TAL"/>
              <w:jc w:val="center"/>
              <w:rPr>
                <w:rFonts w:eastAsia="Batang"/>
                <w:lang w:eastAsia="en-GB"/>
              </w:rPr>
            </w:pPr>
            <w:r w:rsidRPr="002C3D36">
              <w:rPr>
                <w:rFonts w:eastAsia="Batang"/>
                <w:noProof/>
                <w:lang w:eastAsia="en-GB"/>
              </w:rPr>
              <w:t>Included</w:t>
            </w:r>
          </w:p>
        </w:tc>
        <w:tc>
          <w:tcPr>
            <w:tcW w:w="5103" w:type="dxa"/>
          </w:tcPr>
          <w:p w14:paraId="69D0128A" w14:textId="77777777" w:rsidR="002215B0" w:rsidRPr="002C3D36" w:rsidRDefault="002215B0" w:rsidP="002215B0">
            <w:pPr>
              <w:pStyle w:val="TAL"/>
              <w:rPr>
                <w:rFonts w:eastAsia="Batang"/>
                <w:lang w:eastAsia="en-GB"/>
              </w:rPr>
            </w:pPr>
            <w:r w:rsidRPr="002C3D36">
              <w:rPr>
                <w:rFonts w:eastAsia="Batang"/>
                <w:i/>
                <w:lang w:eastAsia="en-GB"/>
              </w:rPr>
              <w:t>q-</w:t>
            </w:r>
            <w:proofErr w:type="spellStart"/>
            <w:r w:rsidRPr="002C3D36">
              <w:rPr>
                <w:rFonts w:eastAsia="Batang"/>
                <w:i/>
                <w:lang w:eastAsia="en-GB"/>
              </w:rPr>
              <w:t>QualMinWB</w:t>
            </w:r>
            <w:proofErr w:type="spellEnd"/>
          </w:p>
        </w:tc>
      </w:tr>
      <w:tr w:rsidR="002215B0" w:rsidRPr="002C3D36" w14:paraId="7EF887E7" w14:textId="77777777" w:rsidTr="002215B0">
        <w:tc>
          <w:tcPr>
            <w:tcW w:w="2977" w:type="dxa"/>
          </w:tcPr>
          <w:p w14:paraId="10B627C3" w14:textId="77777777" w:rsidR="002215B0" w:rsidRPr="002C3D36" w:rsidRDefault="002215B0" w:rsidP="002215B0">
            <w:pPr>
              <w:pStyle w:val="TAL"/>
              <w:jc w:val="center"/>
              <w:rPr>
                <w:rFonts w:eastAsia="Batang"/>
                <w:lang w:eastAsia="en-GB"/>
              </w:rPr>
            </w:pPr>
            <w:r w:rsidRPr="002C3D36">
              <w:rPr>
                <w:rFonts w:eastAsia="Batang"/>
                <w:lang w:eastAsia="en-GB"/>
              </w:rPr>
              <w:t>Not included</w:t>
            </w:r>
          </w:p>
        </w:tc>
        <w:tc>
          <w:tcPr>
            <w:tcW w:w="1559" w:type="dxa"/>
          </w:tcPr>
          <w:p w14:paraId="37201239" w14:textId="77777777" w:rsidR="002215B0" w:rsidRPr="002C3D36" w:rsidRDefault="002215B0" w:rsidP="002215B0">
            <w:pPr>
              <w:pStyle w:val="TAL"/>
              <w:jc w:val="center"/>
              <w:rPr>
                <w:rFonts w:eastAsia="Batang"/>
                <w:lang w:eastAsia="en-GB"/>
              </w:rPr>
            </w:pPr>
            <w:r w:rsidRPr="002C3D36">
              <w:rPr>
                <w:rFonts w:eastAsia="Batang"/>
                <w:lang w:eastAsia="en-GB"/>
              </w:rPr>
              <w:t>Not included</w:t>
            </w:r>
          </w:p>
        </w:tc>
        <w:tc>
          <w:tcPr>
            <w:tcW w:w="5103" w:type="dxa"/>
          </w:tcPr>
          <w:p w14:paraId="6467D8E4" w14:textId="77777777" w:rsidR="002215B0" w:rsidRPr="002C3D36" w:rsidRDefault="002215B0" w:rsidP="002215B0">
            <w:pPr>
              <w:pStyle w:val="TAL"/>
              <w:rPr>
                <w:rFonts w:eastAsia="Batang"/>
                <w:i/>
                <w:lang w:eastAsia="en-GB"/>
              </w:rPr>
            </w:pPr>
            <w:r w:rsidRPr="002C3D36">
              <w:rPr>
                <w:rFonts w:eastAsia="Batang"/>
                <w:i/>
                <w:lang w:eastAsia="en-GB"/>
              </w:rPr>
              <w:t>q-</w:t>
            </w:r>
            <w:proofErr w:type="spellStart"/>
            <w:r w:rsidRPr="002C3D36">
              <w:rPr>
                <w:rFonts w:eastAsia="Batang"/>
                <w:i/>
                <w:lang w:eastAsia="en-GB"/>
              </w:rPr>
              <w:t>QualMin</w:t>
            </w:r>
            <w:proofErr w:type="spellEnd"/>
          </w:p>
        </w:tc>
      </w:tr>
    </w:tbl>
    <w:p w14:paraId="1F82AA65" w14:textId="77777777" w:rsidR="002215B0" w:rsidRPr="002C3D36" w:rsidRDefault="002215B0" w:rsidP="002215B0"/>
    <w:p w14:paraId="72CFB9BB" w14:textId="77777777" w:rsidR="002215B0" w:rsidRPr="002C3D36" w:rsidRDefault="002215B0" w:rsidP="002215B0">
      <w:pPr>
        <w:pStyle w:val="NO"/>
      </w:pPr>
      <w:r w:rsidRPr="002C3D36">
        <w:t>NOTE 2:</w:t>
      </w:r>
      <w:r w:rsidRPr="002C3D36">
        <w:tab/>
        <w:t>E-UTRAN sets this field to the same value for all instances of SIB1 message that are broadcasted within the same cell.</w:t>
      </w:r>
    </w:p>
    <w:p w14:paraId="2615415B" w14:textId="77777777" w:rsidR="002215B0" w:rsidRPr="002C3D36" w:rsidRDefault="002215B0" w:rsidP="002215B0">
      <w:pPr>
        <w:pStyle w:val="NO"/>
      </w:pPr>
      <w:r w:rsidRPr="002C3D36">
        <w:t>NOTE 3:</w:t>
      </w:r>
      <w:r w:rsidRPr="002C3D36">
        <w:tab/>
        <w:t>E-UTRAN configures this field only in the BR version of SIB1 message.</w:t>
      </w:r>
    </w:p>
    <w:p w14:paraId="187914CE" w14:textId="77777777" w:rsidR="002215B0" w:rsidRPr="002C3D36" w:rsidRDefault="002215B0" w:rsidP="002215B0">
      <w:pPr>
        <w:pStyle w:val="NO"/>
      </w:pPr>
      <w:r w:rsidRPr="002C3D36">
        <w:lastRenderedPageBreak/>
        <w:t>NOTE 4:</w:t>
      </w:r>
      <w:r w:rsidRPr="002C3D36">
        <w:tab/>
        <w:t>E-UTRAN configures at most 6 EPC PLMNs in total (i.e. across</w:t>
      </w:r>
      <w:r w:rsidRPr="002C3D36" w:rsidDel="008361BA">
        <w:t xml:space="preserve"> </w:t>
      </w:r>
      <w:r w:rsidRPr="002C3D36">
        <w:t xml:space="preserve">all the PLMN lists except for PLMN lists in </w:t>
      </w:r>
      <w:r w:rsidRPr="002C3D36">
        <w:rPr>
          <w:i/>
        </w:rPr>
        <w:t>cellAccessRelatedInfoList-5GC</w:t>
      </w:r>
      <w:r w:rsidRPr="002C3D36">
        <w:t xml:space="preserve"> in SIB1). E-UTRAN configures at most 6</w:t>
      </w:r>
      <w:r w:rsidRPr="002C3D36">
        <w:rPr>
          <w:lang w:eastAsia="zh-CN"/>
        </w:rPr>
        <w:t xml:space="preserve"> 5GC</w:t>
      </w:r>
      <w:r w:rsidRPr="002C3D36">
        <w:t xml:space="preserve"> PLMNs in total (i.e. across all the PLMN lists in </w:t>
      </w:r>
      <w:r w:rsidRPr="002C3D36">
        <w:rPr>
          <w:i/>
          <w:iCs/>
        </w:rPr>
        <w:t>cellAccessRelatedInfoList-5GC</w:t>
      </w:r>
      <w:r w:rsidRPr="002C3D36">
        <w:rPr>
          <w:i/>
          <w:iCs/>
          <w:lang w:eastAsia="zh-CN"/>
        </w:rPr>
        <w:t xml:space="preserve"> </w:t>
      </w:r>
      <w:r w:rsidRPr="002C3D36">
        <w:t>in SIB1).</w:t>
      </w:r>
    </w:p>
    <w:p w14:paraId="781FE705" w14:textId="77777777" w:rsidR="002215B0" w:rsidRPr="002C3D36" w:rsidRDefault="002215B0" w:rsidP="002215B0">
      <w:pPr>
        <w:pStyle w:val="NO"/>
      </w:pPr>
      <w:r w:rsidRPr="002C3D36">
        <w:t>NOTE 5:</w:t>
      </w:r>
      <w:r w:rsidRPr="002C3D36">
        <w:tab/>
        <w:t>E-UTRAN configures only one value for this parameter per PLMN.</w:t>
      </w:r>
    </w:p>
    <w:p w14:paraId="7AEE8FE4" w14:textId="77777777" w:rsidR="002215B0" w:rsidRPr="002C3D36" w:rsidRDefault="002215B0" w:rsidP="002215B0">
      <w:pPr>
        <w:pStyle w:val="NO"/>
      </w:pPr>
      <w:r w:rsidRPr="002C3D36">
        <w:t>NOTE 6:</w:t>
      </w:r>
      <w:r w:rsidRPr="002C3D36">
        <w:tab/>
        <w:t xml:space="preserve">E-UTRAN configures </w:t>
      </w:r>
      <w:proofErr w:type="spellStart"/>
      <w:r w:rsidRPr="002C3D36">
        <w:rPr>
          <w:i/>
        </w:rPr>
        <w:t>plmn</w:t>
      </w:r>
      <w:proofErr w:type="spellEnd"/>
      <w:r w:rsidRPr="002C3D36">
        <w:rPr>
          <w:i/>
        </w:rPr>
        <w:t>-Index</w:t>
      </w:r>
      <w:r w:rsidRPr="002C3D36">
        <w:t xml:space="preserve"> only if the </w:t>
      </w:r>
      <w:proofErr w:type="spellStart"/>
      <w:r w:rsidRPr="002C3D36">
        <w:rPr>
          <w:i/>
        </w:rPr>
        <w:t>cellBarred</w:t>
      </w:r>
      <w:proofErr w:type="spellEnd"/>
      <w:r w:rsidRPr="002C3D36">
        <w:t xml:space="preserve"> is set to </w:t>
      </w:r>
      <w:proofErr w:type="spellStart"/>
      <w:r w:rsidRPr="002C3D36">
        <w:rPr>
          <w:i/>
        </w:rPr>
        <w:t>notBarred</w:t>
      </w:r>
      <w:proofErr w:type="spellEnd"/>
      <w:r w:rsidRPr="002C3D36">
        <w:rPr>
          <w:i/>
        </w:rPr>
        <w:t>.</w:t>
      </w:r>
    </w:p>
    <w:p w14:paraId="2D131F61" w14:textId="77777777" w:rsidR="002215B0" w:rsidRPr="002C3D36" w:rsidRDefault="002215B0" w:rsidP="002215B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15B0" w:rsidRPr="002C3D36" w14:paraId="713F1F4B" w14:textId="77777777" w:rsidTr="002215B0">
        <w:trPr>
          <w:cantSplit/>
          <w:tblHeader/>
        </w:trPr>
        <w:tc>
          <w:tcPr>
            <w:tcW w:w="2268" w:type="dxa"/>
          </w:tcPr>
          <w:p w14:paraId="51A7A853" w14:textId="77777777" w:rsidR="002215B0" w:rsidRPr="002C3D36" w:rsidRDefault="002215B0" w:rsidP="002215B0">
            <w:pPr>
              <w:pStyle w:val="TAH"/>
              <w:rPr>
                <w:iCs/>
                <w:lang w:eastAsia="en-GB"/>
              </w:rPr>
            </w:pPr>
            <w:r w:rsidRPr="002C3D36">
              <w:rPr>
                <w:iCs/>
                <w:lang w:eastAsia="en-GB"/>
              </w:rPr>
              <w:t>Conditional presence</w:t>
            </w:r>
          </w:p>
        </w:tc>
        <w:tc>
          <w:tcPr>
            <w:tcW w:w="7371" w:type="dxa"/>
          </w:tcPr>
          <w:p w14:paraId="27F15B0F" w14:textId="77777777" w:rsidR="002215B0" w:rsidRPr="002C3D36" w:rsidRDefault="002215B0" w:rsidP="002215B0">
            <w:pPr>
              <w:pStyle w:val="TAH"/>
              <w:rPr>
                <w:lang w:eastAsia="en-GB"/>
              </w:rPr>
            </w:pPr>
            <w:r w:rsidRPr="002C3D36">
              <w:rPr>
                <w:iCs/>
                <w:lang w:eastAsia="en-GB"/>
              </w:rPr>
              <w:t>Explanation</w:t>
            </w:r>
          </w:p>
        </w:tc>
      </w:tr>
      <w:tr w:rsidR="002215B0" w:rsidRPr="002C3D36" w14:paraId="0520FC75"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1DA08014" w14:textId="77777777" w:rsidR="002215B0" w:rsidRPr="002C3D36" w:rsidRDefault="002215B0" w:rsidP="002215B0">
            <w:pPr>
              <w:pStyle w:val="TAL"/>
              <w:rPr>
                <w:i/>
                <w:noProof/>
                <w:lang w:eastAsia="en-GB"/>
              </w:rPr>
            </w:pPr>
            <w:r w:rsidRPr="002C3D36">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15E2E3F" w14:textId="77777777" w:rsidR="002215B0" w:rsidRPr="002C3D36" w:rsidRDefault="002215B0" w:rsidP="002215B0">
            <w:pPr>
              <w:pStyle w:val="TAL"/>
              <w:rPr>
                <w:lang w:eastAsia="en-GB"/>
              </w:rPr>
            </w:pPr>
            <w:r w:rsidRPr="002C3D36">
              <w:rPr>
                <w:lang w:eastAsia="en-GB"/>
              </w:rPr>
              <w:t xml:space="preserve">The field is optional present, Need OR, if </w:t>
            </w:r>
            <w:r w:rsidRPr="002C3D36">
              <w:rPr>
                <w:i/>
                <w:lang w:eastAsia="en-GB"/>
              </w:rPr>
              <w:t xml:space="preserve">schedulingInfoSIB1-BR </w:t>
            </w:r>
            <w:r w:rsidRPr="002C3D36">
              <w:rPr>
                <w:lang w:eastAsia="en-GB"/>
              </w:rPr>
              <w:t>in MIB is set to a value greater than 0. Otherwise the field is not present.</w:t>
            </w:r>
          </w:p>
        </w:tc>
      </w:tr>
      <w:tr w:rsidR="002215B0" w:rsidRPr="002C3D36" w14:paraId="4DB3B3AD"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5D81D89D" w14:textId="77777777" w:rsidR="002215B0" w:rsidRPr="002C3D36" w:rsidRDefault="002215B0" w:rsidP="002215B0">
            <w:pPr>
              <w:pStyle w:val="TAL"/>
              <w:rPr>
                <w:i/>
                <w:noProof/>
                <w:lang w:eastAsia="en-GB"/>
              </w:rPr>
            </w:pPr>
            <w:r w:rsidRPr="002C3D36">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95FDD25" w14:textId="77777777" w:rsidR="002215B0" w:rsidRPr="002C3D36" w:rsidRDefault="002215B0" w:rsidP="002215B0">
            <w:pPr>
              <w:pStyle w:val="TAL"/>
              <w:rPr>
                <w:lang w:eastAsia="en-GB"/>
              </w:rPr>
            </w:pPr>
            <w:r w:rsidRPr="002C3D36">
              <w:rPr>
                <w:lang w:eastAsia="en-GB"/>
              </w:rPr>
              <w:t xml:space="preserve">The field is mandatory present if </w:t>
            </w:r>
            <w:proofErr w:type="spellStart"/>
            <w:r w:rsidRPr="002C3D36">
              <w:rPr>
                <w:i/>
                <w:lang w:eastAsia="en-GB"/>
              </w:rPr>
              <w:t>freqBandIndicator</w:t>
            </w:r>
            <w:proofErr w:type="spellEnd"/>
            <w:r w:rsidRPr="002C3D36">
              <w:rPr>
                <w:lang w:eastAsia="en-GB"/>
              </w:rPr>
              <w:t xml:space="preserve"> (i.e. without suffix) is set to </w:t>
            </w:r>
            <w:proofErr w:type="spellStart"/>
            <w:r w:rsidRPr="002C3D36">
              <w:rPr>
                <w:i/>
                <w:lang w:eastAsia="en-GB"/>
              </w:rPr>
              <w:t>maxFBI</w:t>
            </w:r>
            <w:proofErr w:type="spellEnd"/>
            <w:r w:rsidRPr="002C3D36">
              <w:rPr>
                <w:lang w:eastAsia="en-GB"/>
              </w:rPr>
              <w:t>. Otherwise the field is not present.</w:t>
            </w:r>
          </w:p>
        </w:tc>
      </w:tr>
      <w:tr w:rsidR="002215B0" w:rsidRPr="002C3D36" w14:paraId="2DA6719C"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0200C885" w14:textId="77777777" w:rsidR="002215B0" w:rsidRPr="002C3D36" w:rsidRDefault="002215B0" w:rsidP="002215B0">
            <w:pPr>
              <w:pStyle w:val="TAL"/>
              <w:rPr>
                <w:i/>
                <w:noProof/>
                <w:lang w:eastAsia="zh-CN"/>
              </w:rPr>
            </w:pPr>
            <w:r w:rsidRPr="002C3D36">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3195388" w14:textId="77777777" w:rsidR="002215B0" w:rsidRPr="002C3D36" w:rsidRDefault="002215B0" w:rsidP="002215B0">
            <w:pPr>
              <w:pStyle w:val="TAL"/>
              <w:rPr>
                <w:lang w:eastAsia="en-GB"/>
              </w:rPr>
            </w:pPr>
            <w:r w:rsidRPr="002C3D36">
              <w:rPr>
                <w:lang w:eastAsia="en-GB"/>
              </w:rPr>
              <w:t xml:space="preserve">The field is </w:t>
            </w:r>
            <w:r w:rsidRPr="002C3D36">
              <w:rPr>
                <w:lang w:eastAsia="zh-CN"/>
              </w:rPr>
              <w:t>optional</w:t>
            </w:r>
            <w:r w:rsidRPr="002C3D36">
              <w:rPr>
                <w:lang w:eastAsia="en-GB"/>
              </w:rPr>
              <w:t xml:space="preserve"> present</w:t>
            </w:r>
            <w:r w:rsidRPr="002C3D36">
              <w:rPr>
                <w:lang w:eastAsia="zh-CN"/>
              </w:rPr>
              <w:t>, Need OR,</w:t>
            </w:r>
            <w:r w:rsidRPr="002C3D36">
              <w:rPr>
                <w:lang w:eastAsia="en-GB"/>
              </w:rPr>
              <w:t xml:space="preserve"> if </w:t>
            </w:r>
            <w:proofErr w:type="spellStart"/>
            <w:r w:rsidRPr="002C3D36">
              <w:rPr>
                <w:i/>
                <w:lang w:eastAsia="en-GB"/>
              </w:rPr>
              <w:t>multiBandInfoList</w:t>
            </w:r>
            <w:proofErr w:type="spellEnd"/>
            <w:r w:rsidRPr="002C3D36">
              <w:rPr>
                <w:lang w:eastAsia="en-GB"/>
              </w:rPr>
              <w:t xml:space="preserve"> is </w:t>
            </w:r>
            <w:r w:rsidRPr="002C3D36">
              <w:rPr>
                <w:lang w:eastAsia="zh-CN"/>
              </w:rPr>
              <w:t>present</w:t>
            </w:r>
            <w:r w:rsidRPr="002C3D36">
              <w:rPr>
                <w:lang w:eastAsia="en-GB"/>
              </w:rPr>
              <w:t>. Otherwise the field is not present.</w:t>
            </w:r>
          </w:p>
        </w:tc>
      </w:tr>
      <w:tr w:rsidR="002215B0" w:rsidRPr="002C3D36" w14:paraId="75EEFEB8"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6561391F" w14:textId="77777777" w:rsidR="002215B0" w:rsidRPr="002C3D36" w:rsidRDefault="002215B0" w:rsidP="002215B0">
            <w:pPr>
              <w:pStyle w:val="TAL"/>
              <w:rPr>
                <w:i/>
                <w:noProof/>
                <w:lang w:eastAsia="en-GB"/>
              </w:rPr>
            </w:pPr>
            <w:r w:rsidRPr="002C3D36">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DD95717" w14:textId="77777777" w:rsidR="002215B0" w:rsidRPr="002C3D36" w:rsidRDefault="002215B0" w:rsidP="002215B0">
            <w:pPr>
              <w:pStyle w:val="TAL"/>
              <w:rPr>
                <w:lang w:eastAsia="en-GB"/>
              </w:rPr>
            </w:pPr>
            <w:r w:rsidRPr="002C3D36">
              <w:rPr>
                <w:lang w:eastAsia="en-GB"/>
              </w:rPr>
              <w:t xml:space="preserve">The field is mandatory present if one or more entries in </w:t>
            </w:r>
            <w:proofErr w:type="spellStart"/>
            <w:r w:rsidRPr="002C3D36">
              <w:rPr>
                <w:i/>
                <w:lang w:eastAsia="en-GB"/>
              </w:rPr>
              <w:t>multiBandInfoList</w:t>
            </w:r>
            <w:proofErr w:type="spellEnd"/>
            <w:r w:rsidRPr="002C3D36">
              <w:rPr>
                <w:lang w:eastAsia="en-GB"/>
              </w:rPr>
              <w:t xml:space="preserve"> (i.e. without suffix, introduced in -v8h0) is set to </w:t>
            </w:r>
            <w:proofErr w:type="spellStart"/>
            <w:r w:rsidRPr="002C3D36">
              <w:rPr>
                <w:i/>
                <w:lang w:eastAsia="en-GB"/>
              </w:rPr>
              <w:t>maxFBI</w:t>
            </w:r>
            <w:proofErr w:type="spellEnd"/>
            <w:r w:rsidRPr="002C3D36">
              <w:rPr>
                <w:lang w:eastAsia="en-GB"/>
              </w:rPr>
              <w:t>. Otherwise the field is not present.</w:t>
            </w:r>
          </w:p>
        </w:tc>
      </w:tr>
      <w:tr w:rsidR="002215B0" w:rsidRPr="002C3D36" w14:paraId="3A472F52"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6CAED23A" w14:textId="77777777" w:rsidR="002215B0" w:rsidRPr="002C3D36" w:rsidRDefault="002215B0" w:rsidP="002215B0">
            <w:pPr>
              <w:pStyle w:val="TAL"/>
              <w:rPr>
                <w:i/>
                <w:noProof/>
                <w:lang w:eastAsia="en-GB"/>
              </w:rPr>
            </w:pPr>
            <w:r w:rsidRPr="002C3D36">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9C3DECE" w14:textId="77777777" w:rsidR="002215B0" w:rsidRPr="002C3D36" w:rsidRDefault="002215B0" w:rsidP="002215B0">
            <w:pPr>
              <w:pStyle w:val="TAL"/>
              <w:rPr>
                <w:lang w:eastAsia="en-GB"/>
              </w:rPr>
            </w:pPr>
            <w:r w:rsidRPr="002C3D36">
              <w:rPr>
                <w:lang w:eastAsia="en-GB"/>
              </w:rPr>
              <w:t xml:space="preserve">The field is mandatory present if SIB3 is being broadcast and </w:t>
            </w:r>
            <w:proofErr w:type="spellStart"/>
            <w:r w:rsidRPr="002C3D36">
              <w:rPr>
                <w:i/>
                <w:lang w:eastAsia="en-GB"/>
              </w:rPr>
              <w:t>threshServingLowQ</w:t>
            </w:r>
            <w:proofErr w:type="spellEnd"/>
            <w:r w:rsidRPr="002C3D36">
              <w:rPr>
                <w:lang w:eastAsia="en-GB"/>
              </w:rPr>
              <w:t xml:space="preserve"> is present in SIB3; otherwise optionally present, Need OP.</w:t>
            </w:r>
          </w:p>
        </w:tc>
      </w:tr>
      <w:tr w:rsidR="002215B0" w:rsidRPr="002C3D36" w14:paraId="3BBA3CD5"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57EF3641" w14:textId="77777777" w:rsidR="002215B0" w:rsidRPr="002C3D36" w:rsidRDefault="002215B0" w:rsidP="002215B0">
            <w:pPr>
              <w:pStyle w:val="TAL"/>
              <w:rPr>
                <w:i/>
                <w:noProof/>
                <w:lang w:eastAsia="zh-CN"/>
              </w:rPr>
            </w:pPr>
            <w:r w:rsidRPr="002C3D36">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F0130CF" w14:textId="77777777" w:rsidR="002215B0" w:rsidRPr="002C3D36" w:rsidRDefault="002215B0" w:rsidP="002215B0">
            <w:pPr>
              <w:pStyle w:val="TAL"/>
              <w:rPr>
                <w:lang w:eastAsia="en-GB"/>
              </w:rPr>
            </w:pPr>
            <w:r w:rsidRPr="002C3D36">
              <w:rPr>
                <w:lang w:eastAsia="en-GB"/>
              </w:rPr>
              <w:t>The field is mandatory present</w:t>
            </w:r>
            <w:r w:rsidRPr="002C3D36">
              <w:rPr>
                <w:lang w:eastAsia="zh-CN"/>
              </w:rPr>
              <w:t xml:space="preserve"> </w:t>
            </w:r>
            <w:r w:rsidRPr="002C3D36">
              <w:rPr>
                <w:lang w:eastAsia="en-GB"/>
              </w:rPr>
              <w:t xml:space="preserve">if </w:t>
            </w:r>
            <w:r w:rsidRPr="002C3D36">
              <w:rPr>
                <w:i/>
                <w:lang w:eastAsia="en-GB"/>
              </w:rPr>
              <w:t>q-</w:t>
            </w:r>
            <w:proofErr w:type="spellStart"/>
            <w:r w:rsidRPr="002C3D36">
              <w:rPr>
                <w:i/>
                <w:lang w:eastAsia="en-GB"/>
              </w:rPr>
              <w:t>QualMinRSRQ</w:t>
            </w:r>
            <w:proofErr w:type="spellEnd"/>
            <w:r w:rsidRPr="002C3D36">
              <w:rPr>
                <w:i/>
                <w:lang w:eastAsia="en-GB"/>
              </w:rPr>
              <w:t>-</w:t>
            </w:r>
            <w:proofErr w:type="spellStart"/>
            <w:r w:rsidRPr="002C3D36">
              <w:rPr>
                <w:i/>
                <w:lang w:eastAsia="en-GB"/>
              </w:rPr>
              <w:t>OnAllSymbols</w:t>
            </w:r>
            <w:proofErr w:type="spellEnd"/>
            <w:r w:rsidRPr="002C3D36">
              <w:rPr>
                <w:lang w:eastAsia="en-GB"/>
              </w:rPr>
              <w:t xml:space="preserve"> is present in SIB3; otherwise it is not present and the UE shall delete any existing value for this field.</w:t>
            </w:r>
          </w:p>
        </w:tc>
      </w:tr>
      <w:tr w:rsidR="002215B0" w:rsidRPr="002C3D36" w14:paraId="0A5E75AD" w14:textId="77777777" w:rsidTr="002215B0">
        <w:trPr>
          <w:cantSplit/>
        </w:trPr>
        <w:tc>
          <w:tcPr>
            <w:tcW w:w="2268" w:type="dxa"/>
          </w:tcPr>
          <w:p w14:paraId="72BC83BA" w14:textId="77777777" w:rsidR="002215B0" w:rsidRPr="002C3D36" w:rsidRDefault="002215B0" w:rsidP="002215B0">
            <w:pPr>
              <w:pStyle w:val="TAL"/>
              <w:rPr>
                <w:i/>
                <w:noProof/>
                <w:lang w:eastAsia="en-GB"/>
              </w:rPr>
            </w:pPr>
            <w:r w:rsidRPr="002C3D36">
              <w:rPr>
                <w:i/>
                <w:noProof/>
                <w:lang w:eastAsia="en-GB"/>
              </w:rPr>
              <w:t>Hopping</w:t>
            </w:r>
          </w:p>
        </w:tc>
        <w:tc>
          <w:tcPr>
            <w:tcW w:w="7371" w:type="dxa"/>
          </w:tcPr>
          <w:p w14:paraId="45167A4B" w14:textId="77777777" w:rsidR="002215B0" w:rsidRPr="002C3D36" w:rsidRDefault="002215B0" w:rsidP="002215B0">
            <w:pPr>
              <w:pStyle w:val="TAL"/>
              <w:rPr>
                <w:lang w:eastAsia="en-GB"/>
              </w:rPr>
            </w:pPr>
            <w:r w:rsidRPr="002C3D36">
              <w:rPr>
                <w:lang w:eastAsia="en-GB"/>
              </w:rPr>
              <w:t xml:space="preserve">The field is mandatory present if </w:t>
            </w:r>
            <w:proofErr w:type="spellStart"/>
            <w:r w:rsidRPr="002C3D36">
              <w:rPr>
                <w:i/>
                <w:iCs/>
              </w:rPr>
              <w:t>si-HoppingConfigCommon</w:t>
            </w:r>
            <w:proofErr w:type="spellEnd"/>
            <w:r w:rsidRPr="002C3D36">
              <w:t xml:space="preserve"> field is broadcasted and set to </w:t>
            </w:r>
            <w:r w:rsidRPr="002C3D36">
              <w:rPr>
                <w:i/>
                <w:iCs/>
              </w:rPr>
              <w:t>on</w:t>
            </w:r>
            <w:r w:rsidRPr="002C3D36">
              <w:rPr>
                <w:lang w:eastAsia="en-GB"/>
              </w:rPr>
              <w:t>. Otherwise the field is optionally present, need OP.</w:t>
            </w:r>
          </w:p>
        </w:tc>
      </w:tr>
      <w:tr w:rsidR="002215B0" w:rsidRPr="002C3D36" w14:paraId="1B551B19"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64D52CEF" w14:textId="77777777" w:rsidR="002215B0" w:rsidRPr="002C3D36" w:rsidRDefault="002215B0" w:rsidP="002215B0">
            <w:pPr>
              <w:pStyle w:val="TAL"/>
              <w:rPr>
                <w:i/>
                <w:noProof/>
                <w:lang w:eastAsia="zh-CN"/>
              </w:rPr>
            </w:pPr>
            <w:r w:rsidRPr="002C3D36">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129CAC7" w14:textId="77777777" w:rsidR="002215B0" w:rsidRPr="002C3D36" w:rsidRDefault="002215B0" w:rsidP="002215B0">
            <w:pPr>
              <w:pStyle w:val="TAL"/>
            </w:pPr>
            <w:r w:rsidRPr="002C3D36">
              <w:t xml:space="preserve">The field is optionally present, Need OR, if </w:t>
            </w:r>
            <w:r w:rsidRPr="002C3D36">
              <w:rPr>
                <w:i/>
              </w:rPr>
              <w:t>q-RxLevMinCE1-r13</w:t>
            </w:r>
            <w:r w:rsidRPr="002C3D36">
              <w:t xml:space="preserve"> is set below -140 </w:t>
            </w:r>
            <w:proofErr w:type="spellStart"/>
            <w:r w:rsidRPr="002C3D36">
              <w:t>dBm</w:t>
            </w:r>
            <w:proofErr w:type="spellEnd"/>
            <w:r w:rsidRPr="002C3D36">
              <w:t>. Otherwise the field is not present.</w:t>
            </w:r>
          </w:p>
        </w:tc>
      </w:tr>
      <w:tr w:rsidR="002215B0" w:rsidRPr="002C3D36" w14:paraId="4A794558" w14:textId="77777777" w:rsidTr="002215B0">
        <w:trPr>
          <w:cantSplit/>
        </w:trPr>
        <w:tc>
          <w:tcPr>
            <w:tcW w:w="2268" w:type="dxa"/>
          </w:tcPr>
          <w:p w14:paraId="2AFD49A7" w14:textId="77777777" w:rsidR="002215B0" w:rsidRPr="002C3D36" w:rsidRDefault="002215B0" w:rsidP="002215B0">
            <w:pPr>
              <w:pStyle w:val="TAL"/>
              <w:rPr>
                <w:i/>
                <w:noProof/>
                <w:lang w:eastAsia="en-GB"/>
              </w:rPr>
            </w:pPr>
            <w:r w:rsidRPr="002C3D36">
              <w:rPr>
                <w:i/>
                <w:noProof/>
                <w:lang w:eastAsia="en-GB"/>
              </w:rPr>
              <w:t>TDD</w:t>
            </w:r>
          </w:p>
        </w:tc>
        <w:tc>
          <w:tcPr>
            <w:tcW w:w="7371" w:type="dxa"/>
          </w:tcPr>
          <w:p w14:paraId="51FF4EA7" w14:textId="77777777" w:rsidR="002215B0" w:rsidRPr="002C3D36" w:rsidRDefault="002215B0" w:rsidP="002215B0">
            <w:pPr>
              <w:pStyle w:val="TAL"/>
              <w:rPr>
                <w:lang w:eastAsia="en-GB"/>
              </w:rPr>
            </w:pPr>
            <w:r w:rsidRPr="002C3D36">
              <w:rPr>
                <w:lang w:eastAsia="en-GB"/>
              </w:rPr>
              <w:t>This field is mandatory present for TDD; it is not present for FDD and the UE shall delete any existing value for this field.</w:t>
            </w:r>
          </w:p>
        </w:tc>
      </w:tr>
      <w:tr w:rsidR="002215B0" w:rsidRPr="002C3D36" w14:paraId="0F4CE44A"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2966114B" w14:textId="77777777" w:rsidR="002215B0" w:rsidRPr="002C3D36" w:rsidRDefault="002215B0" w:rsidP="002215B0">
            <w:pPr>
              <w:pStyle w:val="TAL"/>
              <w:rPr>
                <w:i/>
                <w:noProof/>
                <w:lang w:eastAsia="zh-CN"/>
              </w:rPr>
            </w:pPr>
            <w:r w:rsidRPr="002C3D36">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BB2394C" w14:textId="77777777" w:rsidR="002215B0" w:rsidRPr="002C3D36" w:rsidRDefault="002215B0" w:rsidP="002215B0">
            <w:pPr>
              <w:pStyle w:val="TAL"/>
              <w:rPr>
                <w:lang w:eastAsia="en-GB"/>
              </w:rPr>
            </w:pPr>
            <w:r w:rsidRPr="002C3D36">
              <w:rPr>
                <w:lang w:eastAsia="en-GB"/>
              </w:rPr>
              <w:t>The field is optional present for TDD, need OR; it is not present for FDD.</w:t>
            </w:r>
          </w:p>
        </w:tc>
      </w:tr>
      <w:tr w:rsidR="002215B0" w:rsidRPr="002C3D36" w14:paraId="09899987"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13DEAFE5" w14:textId="77777777" w:rsidR="002215B0" w:rsidRPr="002C3D36" w:rsidRDefault="002215B0" w:rsidP="002215B0">
            <w:pPr>
              <w:pStyle w:val="TAL"/>
              <w:rPr>
                <w:i/>
                <w:noProof/>
              </w:rPr>
            </w:pPr>
            <w:r w:rsidRPr="002C3D36">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10EA2D4" w14:textId="77777777" w:rsidR="002215B0" w:rsidRPr="002C3D36" w:rsidRDefault="002215B0" w:rsidP="002215B0">
            <w:pPr>
              <w:pStyle w:val="TAL"/>
            </w:pPr>
            <w:r w:rsidRPr="002C3D36">
              <w:t xml:space="preserve">The field is optionally present, need OP if the measurement bandwidth indicated by </w:t>
            </w:r>
            <w:proofErr w:type="spellStart"/>
            <w:r w:rsidRPr="002C3D36">
              <w:rPr>
                <w:i/>
              </w:rPr>
              <w:t>allowedMeasBandwidth</w:t>
            </w:r>
            <w:proofErr w:type="spellEnd"/>
            <w:r w:rsidRPr="002C3D36">
              <w:t xml:space="preserve"> in </w:t>
            </w:r>
            <w:r w:rsidRPr="002C3D36">
              <w:rPr>
                <w:i/>
              </w:rPr>
              <w:t>systemInformationBlockType3</w:t>
            </w:r>
            <w:r w:rsidRPr="002C3D36">
              <w:t xml:space="preserve"> is 50 resource blocks or larger; otherwise it is not present.</w:t>
            </w:r>
          </w:p>
        </w:tc>
      </w:tr>
      <w:tr w:rsidR="002215B0" w:rsidRPr="002C3D36" w14:paraId="6AC1485B" w14:textId="77777777" w:rsidTr="002215B0">
        <w:trPr>
          <w:cantSplit/>
        </w:trPr>
        <w:tc>
          <w:tcPr>
            <w:tcW w:w="2268" w:type="dxa"/>
            <w:tcBorders>
              <w:top w:val="single" w:sz="4" w:space="0" w:color="808080"/>
              <w:left w:val="single" w:sz="4" w:space="0" w:color="808080"/>
              <w:bottom w:val="single" w:sz="4" w:space="0" w:color="808080"/>
              <w:right w:val="single" w:sz="4" w:space="0" w:color="808080"/>
            </w:tcBorders>
          </w:tcPr>
          <w:p w14:paraId="7ED382D7" w14:textId="77777777" w:rsidR="002215B0" w:rsidRPr="002C3D36" w:rsidRDefault="002215B0" w:rsidP="002215B0">
            <w:pPr>
              <w:pStyle w:val="TAL"/>
              <w:rPr>
                <w:i/>
                <w:noProof/>
              </w:rPr>
            </w:pPr>
            <w:r w:rsidRPr="002C3D36">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134F7828" w14:textId="77777777" w:rsidR="002215B0" w:rsidRPr="002C3D36" w:rsidRDefault="002215B0" w:rsidP="002215B0">
            <w:pPr>
              <w:pStyle w:val="TAL"/>
            </w:pPr>
            <w:r w:rsidRPr="002C3D36">
              <w:t xml:space="preserve">The field is mandatory present if </w:t>
            </w:r>
            <w:r w:rsidRPr="002C3D36">
              <w:rPr>
                <w:i/>
              </w:rPr>
              <w:t>schedulingInfoSIB1-BR</w:t>
            </w:r>
            <w:r w:rsidRPr="002C3D36">
              <w:t xml:space="preserve"> is included in MIB with a value greater than 0. Otherwise the field is not present.</w:t>
            </w:r>
          </w:p>
        </w:tc>
      </w:tr>
    </w:tbl>
    <w:p w14:paraId="1401C33F" w14:textId="77777777" w:rsidR="002215B0" w:rsidRPr="002C3D36" w:rsidRDefault="002215B0" w:rsidP="002215B0">
      <w:pPr>
        <w:rPr>
          <w:iCs/>
        </w:rPr>
      </w:pPr>
    </w:p>
    <w:p w14:paraId="73D474F7" w14:textId="77777777" w:rsidR="002215B0" w:rsidRDefault="002215B0">
      <w:pPr>
        <w:rPr>
          <w:noProof/>
        </w:rPr>
      </w:pPr>
    </w:p>
    <w:sectPr w:rsidR="00221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F39E4" w14:textId="77777777" w:rsidR="00262593" w:rsidRDefault="00262593">
      <w:r>
        <w:separator/>
      </w:r>
    </w:p>
  </w:endnote>
  <w:endnote w:type="continuationSeparator" w:id="0">
    <w:p w14:paraId="6E925F4A" w14:textId="77777777" w:rsidR="00262593" w:rsidRDefault="0026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F16C1" w14:textId="77777777" w:rsidR="00262593" w:rsidRDefault="00262593">
      <w:r>
        <w:separator/>
      </w:r>
    </w:p>
  </w:footnote>
  <w:footnote w:type="continuationSeparator" w:id="0">
    <w:p w14:paraId="29249CCE" w14:textId="77777777" w:rsidR="00262593" w:rsidRDefault="00262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15B0" w:rsidRDefault="00221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15B0" w:rsidRDefault="002215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15B0" w:rsidRDefault="002215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15B0" w:rsidRDefault="002215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4"/>
  </w:num>
  <w:num w:numId="3">
    <w:abstractNumId w:val="1"/>
  </w:num>
  <w:num w:numId="4">
    <w:abstractNumId w:val="6"/>
  </w:num>
  <w:num w:numId="5">
    <w:abstractNumId w:val="2"/>
  </w:num>
  <w:num w:numId="6">
    <w:abstractNumId w:val="5"/>
  </w:num>
  <w:num w:numId="7">
    <w:abstractNumId w:val="3"/>
  </w:num>
  <w:num w:numId="8">
    <w:abstractNumId w:val="10"/>
  </w:num>
  <w:num w:numId="9">
    <w:abstractNumId w:val="12"/>
  </w:num>
  <w:num w:numId="10">
    <w:abstractNumId w:val="0"/>
    <w:lvlOverride w:ilvl="0">
      <w:startOverride w:val="1"/>
    </w:lvlOverride>
  </w:num>
  <w:num w:numId="11">
    <w:abstractNumId w:val="8"/>
  </w:num>
  <w:num w:numId="12">
    <w:abstractNumId w:val="9"/>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0C2"/>
    <w:rsid w:val="001E41F3"/>
    <w:rsid w:val="001F72D1"/>
    <w:rsid w:val="002215B0"/>
    <w:rsid w:val="0026004D"/>
    <w:rsid w:val="00262593"/>
    <w:rsid w:val="002640DD"/>
    <w:rsid w:val="00275D12"/>
    <w:rsid w:val="00284FEB"/>
    <w:rsid w:val="002860C4"/>
    <w:rsid w:val="002B5741"/>
    <w:rsid w:val="002D75DF"/>
    <w:rsid w:val="002E472E"/>
    <w:rsid w:val="00305409"/>
    <w:rsid w:val="003609EF"/>
    <w:rsid w:val="0036231A"/>
    <w:rsid w:val="00374DD4"/>
    <w:rsid w:val="003E1A36"/>
    <w:rsid w:val="003E6B75"/>
    <w:rsid w:val="00410371"/>
    <w:rsid w:val="004242F1"/>
    <w:rsid w:val="004B75B7"/>
    <w:rsid w:val="0051580D"/>
    <w:rsid w:val="00547111"/>
    <w:rsid w:val="00592D74"/>
    <w:rsid w:val="005E2C44"/>
    <w:rsid w:val="00621188"/>
    <w:rsid w:val="006257ED"/>
    <w:rsid w:val="0063075C"/>
    <w:rsid w:val="00665C47"/>
    <w:rsid w:val="00695808"/>
    <w:rsid w:val="006B46FB"/>
    <w:rsid w:val="006E21FB"/>
    <w:rsid w:val="00792342"/>
    <w:rsid w:val="007977A8"/>
    <w:rsid w:val="007B512A"/>
    <w:rsid w:val="007C2097"/>
    <w:rsid w:val="007D6A07"/>
    <w:rsid w:val="007F7259"/>
    <w:rsid w:val="008040A8"/>
    <w:rsid w:val="00821E6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983"/>
    <w:rsid w:val="00B258BB"/>
    <w:rsid w:val="00B67B97"/>
    <w:rsid w:val="00B968C8"/>
    <w:rsid w:val="00BA3EC5"/>
    <w:rsid w:val="00BA51D9"/>
    <w:rsid w:val="00BB5DFC"/>
    <w:rsid w:val="00BD279D"/>
    <w:rsid w:val="00BD6BB8"/>
    <w:rsid w:val="00BF2FA3"/>
    <w:rsid w:val="00C66BA2"/>
    <w:rsid w:val="00C92EF9"/>
    <w:rsid w:val="00C95985"/>
    <w:rsid w:val="00CC5026"/>
    <w:rsid w:val="00CC68D0"/>
    <w:rsid w:val="00D03F9A"/>
    <w:rsid w:val="00D06D51"/>
    <w:rsid w:val="00D24991"/>
    <w:rsid w:val="00D50255"/>
    <w:rsid w:val="00D66520"/>
    <w:rsid w:val="00D8444B"/>
    <w:rsid w:val="00DE34CF"/>
    <w:rsid w:val="00E13F3D"/>
    <w:rsid w:val="00E3128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5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63075C"/>
    <w:pPr>
      <w:numPr>
        <w:numId w:val="1"/>
      </w:numPr>
      <w:spacing w:before="60" w:after="0"/>
    </w:pPr>
    <w:rPr>
      <w:rFonts w:ascii="Arial" w:eastAsia="MS Mincho" w:hAnsi="Arial"/>
      <w:b/>
      <w:szCs w:val="24"/>
      <w:lang w:eastAsia="en-GB"/>
    </w:rPr>
  </w:style>
  <w:style w:type="character" w:customStyle="1" w:styleId="B1Char1">
    <w:name w:val="B1 Char1"/>
    <w:link w:val="B1"/>
    <w:qFormat/>
    <w:rsid w:val="0063075C"/>
    <w:rPr>
      <w:rFonts w:ascii="Times New Roman" w:hAnsi="Times New Roman"/>
      <w:lang w:val="en-GB" w:eastAsia="en-US"/>
    </w:rPr>
  </w:style>
  <w:style w:type="character" w:customStyle="1" w:styleId="B2Char">
    <w:name w:val="B2 Char"/>
    <w:link w:val="B2"/>
    <w:qFormat/>
    <w:rsid w:val="0063075C"/>
    <w:rPr>
      <w:rFonts w:ascii="Times New Roman" w:hAnsi="Times New Roman"/>
      <w:lang w:val="en-GB" w:eastAsia="en-US"/>
    </w:rPr>
  </w:style>
  <w:style w:type="character" w:customStyle="1" w:styleId="B3Char2">
    <w:name w:val="B3 Char2"/>
    <w:link w:val="B3"/>
    <w:qFormat/>
    <w:rsid w:val="0063075C"/>
    <w:rPr>
      <w:rFonts w:ascii="Times New Roman" w:hAnsi="Times New Roman"/>
      <w:lang w:val="en-GB" w:eastAsia="en-US"/>
    </w:rPr>
  </w:style>
  <w:style w:type="character" w:customStyle="1" w:styleId="B4Char">
    <w:name w:val="B4 Char"/>
    <w:link w:val="B4"/>
    <w:qFormat/>
    <w:rsid w:val="0063075C"/>
    <w:rPr>
      <w:rFonts w:ascii="Times New Roman" w:hAnsi="Times New Roman"/>
      <w:lang w:val="en-GB" w:eastAsia="en-US"/>
    </w:rPr>
  </w:style>
  <w:style w:type="character" w:customStyle="1" w:styleId="B5Char">
    <w:name w:val="B5 Char"/>
    <w:link w:val="B5"/>
    <w:qFormat/>
    <w:rsid w:val="0063075C"/>
    <w:rPr>
      <w:rFonts w:ascii="Times New Roman" w:hAnsi="Times New Roman"/>
      <w:lang w:val="en-GB" w:eastAsia="en-US"/>
    </w:rPr>
  </w:style>
  <w:style w:type="character" w:customStyle="1" w:styleId="Heading3Char">
    <w:name w:val="Heading 3 Char"/>
    <w:link w:val="Heading3"/>
    <w:rsid w:val="002215B0"/>
    <w:rPr>
      <w:rFonts w:ascii="Arial" w:hAnsi="Arial"/>
      <w:sz w:val="28"/>
      <w:lang w:val="en-GB" w:eastAsia="en-US"/>
    </w:rPr>
  </w:style>
  <w:style w:type="character" w:customStyle="1" w:styleId="Heading4Char">
    <w:name w:val="Heading 4 Char"/>
    <w:link w:val="Heading4"/>
    <w:qFormat/>
    <w:locked/>
    <w:rsid w:val="002215B0"/>
    <w:rPr>
      <w:rFonts w:ascii="Arial" w:hAnsi="Arial"/>
      <w:sz w:val="24"/>
      <w:lang w:val="en-GB" w:eastAsia="en-US"/>
    </w:rPr>
  </w:style>
  <w:style w:type="character" w:customStyle="1" w:styleId="Heading9Char">
    <w:name w:val="Heading 9 Char"/>
    <w:link w:val="Heading9"/>
    <w:rsid w:val="002215B0"/>
    <w:rPr>
      <w:rFonts w:ascii="Arial" w:hAnsi="Arial"/>
      <w:sz w:val="36"/>
      <w:lang w:val="en-GB" w:eastAsia="en-US"/>
    </w:rPr>
  </w:style>
  <w:style w:type="character" w:customStyle="1" w:styleId="TALCar">
    <w:name w:val="TAL Car"/>
    <w:link w:val="TAL"/>
    <w:qFormat/>
    <w:rsid w:val="002215B0"/>
    <w:rPr>
      <w:rFonts w:ascii="Arial" w:hAnsi="Arial"/>
      <w:sz w:val="18"/>
      <w:lang w:val="en-GB" w:eastAsia="en-US"/>
    </w:rPr>
  </w:style>
  <w:style w:type="character" w:customStyle="1" w:styleId="TAHCar">
    <w:name w:val="TAH Car"/>
    <w:link w:val="TAH"/>
    <w:qFormat/>
    <w:locked/>
    <w:rsid w:val="002215B0"/>
    <w:rPr>
      <w:rFonts w:ascii="Arial" w:hAnsi="Arial"/>
      <w:b/>
      <w:sz w:val="18"/>
      <w:lang w:val="en-GB" w:eastAsia="en-US"/>
    </w:rPr>
  </w:style>
  <w:style w:type="character" w:customStyle="1" w:styleId="THChar">
    <w:name w:val="TH Char"/>
    <w:link w:val="TH"/>
    <w:qFormat/>
    <w:rsid w:val="002215B0"/>
    <w:rPr>
      <w:rFonts w:ascii="Arial" w:hAnsi="Arial"/>
      <w:b/>
      <w:lang w:val="en-GB" w:eastAsia="en-US"/>
    </w:rPr>
  </w:style>
  <w:style w:type="character" w:customStyle="1" w:styleId="TFChar">
    <w:name w:val="TF Char"/>
    <w:link w:val="TF"/>
    <w:rsid w:val="002215B0"/>
    <w:rPr>
      <w:rFonts w:ascii="Arial" w:hAnsi="Arial"/>
      <w:b/>
      <w:lang w:val="en-GB" w:eastAsia="en-US"/>
    </w:rPr>
  </w:style>
  <w:style w:type="character" w:customStyle="1" w:styleId="NOChar">
    <w:name w:val="NO Char"/>
    <w:link w:val="NO"/>
    <w:qFormat/>
    <w:rsid w:val="002215B0"/>
    <w:rPr>
      <w:rFonts w:ascii="Times New Roman" w:hAnsi="Times New Roman"/>
      <w:lang w:val="en-GB" w:eastAsia="en-US"/>
    </w:rPr>
  </w:style>
  <w:style w:type="character" w:customStyle="1" w:styleId="PLChar">
    <w:name w:val="PL Char"/>
    <w:link w:val="PL"/>
    <w:qFormat/>
    <w:rsid w:val="002215B0"/>
    <w:rPr>
      <w:rFonts w:ascii="Courier New" w:hAnsi="Courier New"/>
      <w:noProof/>
      <w:sz w:val="16"/>
      <w:lang w:val="en-GB" w:eastAsia="en-US"/>
    </w:rPr>
  </w:style>
  <w:style w:type="character" w:customStyle="1" w:styleId="EditorsNoteChar">
    <w:name w:val="Editor's Note Char"/>
    <w:aliases w:val="EN Char"/>
    <w:link w:val="EditorsNote"/>
    <w:qFormat/>
    <w:rsid w:val="002215B0"/>
    <w:rPr>
      <w:rFonts w:ascii="Times New Roman" w:hAnsi="Times New Roman"/>
      <w:color w:val="FF0000"/>
      <w:lang w:val="en-GB" w:eastAsia="en-US"/>
    </w:rPr>
  </w:style>
  <w:style w:type="paragraph" w:customStyle="1" w:styleId="B8">
    <w:name w:val="B8"/>
    <w:basedOn w:val="B7"/>
    <w:link w:val="B8Char"/>
    <w:qFormat/>
    <w:rsid w:val="002215B0"/>
    <w:pPr>
      <w:ind w:left="2552"/>
    </w:pPr>
    <w:rPr>
      <w:lang w:val="x-none" w:eastAsia="x-none"/>
    </w:rPr>
  </w:style>
  <w:style w:type="paragraph" w:customStyle="1" w:styleId="B7">
    <w:name w:val="B7"/>
    <w:basedOn w:val="B6"/>
    <w:link w:val="B7Char"/>
    <w:qFormat/>
    <w:rsid w:val="002215B0"/>
    <w:pPr>
      <w:ind w:left="2269"/>
    </w:pPr>
  </w:style>
  <w:style w:type="paragraph" w:customStyle="1" w:styleId="B6">
    <w:name w:val="B6"/>
    <w:basedOn w:val="B5"/>
    <w:link w:val="B6Char"/>
    <w:qFormat/>
    <w:rsid w:val="002215B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215B0"/>
    <w:rPr>
      <w:rFonts w:ascii="Times New Roman" w:eastAsia="MS Mincho" w:hAnsi="Times New Roman"/>
      <w:lang w:val="en-GB" w:eastAsia="ja-JP"/>
    </w:rPr>
  </w:style>
  <w:style w:type="character" w:customStyle="1" w:styleId="B7Char">
    <w:name w:val="B7 Char"/>
    <w:link w:val="B7"/>
    <w:qFormat/>
    <w:rsid w:val="002215B0"/>
    <w:rPr>
      <w:rFonts w:ascii="Times New Roman" w:eastAsia="MS Mincho" w:hAnsi="Times New Roman"/>
      <w:lang w:val="en-GB" w:eastAsia="ja-JP"/>
    </w:rPr>
  </w:style>
  <w:style w:type="character" w:customStyle="1" w:styleId="B8Char">
    <w:name w:val="B8 Char"/>
    <w:link w:val="B8"/>
    <w:rsid w:val="002215B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215B0"/>
    <w:rPr>
      <w:rFonts w:ascii="Times New Roman" w:hAnsi="Times New Roman"/>
      <w:sz w:val="16"/>
      <w:lang w:val="en-GB" w:eastAsia="en-US"/>
    </w:rPr>
  </w:style>
  <w:style w:type="paragraph" w:styleId="Revision">
    <w:name w:val="Revision"/>
    <w:hidden/>
    <w:uiPriority w:val="99"/>
    <w:semiHidden/>
    <w:rsid w:val="002215B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215B0"/>
    <w:rPr>
      <w:rFonts w:ascii="Tahoma" w:hAnsi="Tahoma" w:cs="Tahoma"/>
      <w:sz w:val="16"/>
      <w:szCs w:val="16"/>
      <w:lang w:val="en-GB" w:eastAsia="en-US"/>
    </w:rPr>
  </w:style>
  <w:style w:type="character" w:customStyle="1" w:styleId="EXChar">
    <w:name w:val="EX Char"/>
    <w:link w:val="EX"/>
    <w:qFormat/>
    <w:locked/>
    <w:rsid w:val="002215B0"/>
    <w:rPr>
      <w:rFonts w:ascii="Times New Roman" w:hAnsi="Times New Roman"/>
      <w:lang w:val="en-GB" w:eastAsia="en-US"/>
    </w:rPr>
  </w:style>
  <w:style w:type="character" w:customStyle="1" w:styleId="Heading5Char">
    <w:name w:val="Heading 5 Char"/>
    <w:link w:val="Heading5"/>
    <w:rsid w:val="002215B0"/>
    <w:rPr>
      <w:rFonts w:ascii="Arial" w:hAnsi="Arial"/>
      <w:sz w:val="22"/>
      <w:lang w:val="en-GB" w:eastAsia="en-US"/>
    </w:rPr>
  </w:style>
  <w:style w:type="character" w:customStyle="1" w:styleId="FooterChar">
    <w:name w:val="Footer Char"/>
    <w:link w:val="Footer"/>
    <w:qFormat/>
    <w:rsid w:val="002215B0"/>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215B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215B0"/>
    <w:rPr>
      <w:rFonts w:ascii="Times New Roman" w:hAnsi="Times New Roman"/>
      <w:lang w:val="en-GB" w:eastAsia="en-US"/>
    </w:rPr>
  </w:style>
  <w:style w:type="character" w:customStyle="1" w:styleId="B1Zchn">
    <w:name w:val="B1 Zchn"/>
    <w:rsid w:val="002215B0"/>
    <w:rPr>
      <w:rFonts w:ascii="Times New Roman" w:hAnsi="Times New Roman"/>
      <w:lang w:val="en-GB" w:eastAsia="en-US"/>
    </w:rPr>
  </w:style>
  <w:style w:type="character" w:customStyle="1" w:styleId="B1Char">
    <w:name w:val="B1 Char"/>
    <w:qFormat/>
    <w:locked/>
    <w:rsid w:val="002215B0"/>
    <w:rPr>
      <w:rFonts w:ascii="Times New Roman" w:hAnsi="Times New Roman"/>
      <w:lang w:val="en-GB" w:eastAsia="en-US"/>
    </w:rPr>
  </w:style>
  <w:style w:type="character" w:customStyle="1" w:styleId="HeaderChar">
    <w:name w:val="Header Char"/>
    <w:link w:val="Header"/>
    <w:qFormat/>
    <w:rsid w:val="002215B0"/>
    <w:rPr>
      <w:rFonts w:ascii="Arial" w:hAnsi="Arial"/>
      <w:b/>
      <w:noProof/>
      <w:sz w:val="18"/>
      <w:lang w:val="en-GB" w:eastAsia="en-US"/>
    </w:rPr>
  </w:style>
  <w:style w:type="character" w:customStyle="1" w:styleId="TALChar">
    <w:name w:val="TAL Char"/>
    <w:qFormat/>
    <w:locked/>
    <w:rsid w:val="002215B0"/>
    <w:rPr>
      <w:rFonts w:ascii="Arial" w:hAnsi="Arial"/>
      <w:sz w:val="18"/>
      <w:lang w:val="en-GB" w:eastAsia="en-US"/>
    </w:rPr>
  </w:style>
  <w:style w:type="character" w:customStyle="1" w:styleId="B3Char">
    <w:name w:val="B3 Char"/>
    <w:rsid w:val="002215B0"/>
    <w:rPr>
      <w:rFonts w:ascii="Times New Roman" w:hAnsi="Times New Roman"/>
      <w:lang w:val="en-GB" w:eastAsia="en-US"/>
    </w:rPr>
  </w:style>
  <w:style w:type="character" w:customStyle="1" w:styleId="CommentTextChar">
    <w:name w:val="Comment Text Char"/>
    <w:basedOn w:val="DefaultParagraphFont"/>
    <w:link w:val="CommentText"/>
    <w:uiPriority w:val="99"/>
    <w:rsid w:val="002215B0"/>
    <w:rPr>
      <w:rFonts w:ascii="Times New Roman" w:hAnsi="Times New Roman"/>
      <w:lang w:val="en-GB" w:eastAsia="en-US"/>
    </w:rPr>
  </w:style>
  <w:style w:type="character" w:customStyle="1" w:styleId="CommentSubjectChar">
    <w:name w:val="Comment Subject Char"/>
    <w:basedOn w:val="CommentTextChar"/>
    <w:link w:val="CommentSubject"/>
    <w:semiHidden/>
    <w:rsid w:val="002215B0"/>
    <w:rPr>
      <w:rFonts w:ascii="Times New Roman" w:hAnsi="Times New Roman"/>
      <w:b/>
      <w:bCs/>
      <w:lang w:val="en-GB" w:eastAsia="en-US"/>
    </w:rPr>
  </w:style>
  <w:style w:type="character" w:customStyle="1" w:styleId="CRCoverPageZchn">
    <w:name w:val="CR Cover Page Zchn"/>
    <w:link w:val="CRCoverPage"/>
    <w:rsid w:val="00221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7CEA2-2EDF-4F17-B3A7-33A30386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6666</Words>
  <Characters>38000</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2021-08-04T14:52:00Z</dcterms:created>
  <dcterms:modified xsi:type="dcterms:W3CDTF">2021-08-04T15:08:00Z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1628088690</vt:lpwstr>
  </property>
</Properties>
</file>